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2F3" w:rsidRDefault="003202F3" w:rsidP="003202F3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sz w:val="21"/>
          <w:szCs w:val="21"/>
        </w:rPr>
      </w:pPr>
    </w:p>
    <w:p w:rsidR="003202F3" w:rsidRDefault="003202F3" w:rsidP="003202F3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57096B6" wp14:editId="6B528B12">
            <wp:simplePos x="0" y="0"/>
            <wp:positionH relativeFrom="margin">
              <wp:posOffset>42545</wp:posOffset>
            </wp:positionH>
            <wp:positionV relativeFrom="page">
              <wp:posOffset>1391920</wp:posOffset>
            </wp:positionV>
            <wp:extent cx="2004695" cy="847725"/>
            <wp:effectExtent l="0" t="0" r="0" b="9525"/>
            <wp:wrapTight wrapText="bothSides">
              <wp:wrapPolygon edited="0">
                <wp:start x="0" y="0"/>
                <wp:lineTo x="0" y="21357"/>
                <wp:lineTo x="2463" y="21357"/>
                <wp:lineTo x="2874" y="15533"/>
                <wp:lineTo x="21347" y="9222"/>
                <wp:lineTo x="21347" y="485"/>
                <wp:lineTo x="17857" y="0"/>
                <wp:lineTo x="0" y="0"/>
              </wp:wrapPolygon>
            </wp:wrapTight>
            <wp:docPr id="3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2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69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02F3" w:rsidRDefault="003202F3" w:rsidP="003202F3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sz w:val="21"/>
          <w:szCs w:val="21"/>
        </w:rPr>
      </w:pPr>
    </w:p>
    <w:p w:rsidR="003202F3" w:rsidRDefault="003202F3" w:rsidP="003202F3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sz w:val="21"/>
          <w:szCs w:val="21"/>
        </w:rPr>
      </w:pPr>
    </w:p>
    <w:p w:rsidR="003202F3" w:rsidRDefault="003202F3" w:rsidP="003202F3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sz w:val="21"/>
          <w:szCs w:val="21"/>
        </w:rPr>
      </w:pPr>
    </w:p>
    <w:p w:rsidR="003202F3" w:rsidRDefault="003202F3" w:rsidP="003202F3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sz w:val="21"/>
          <w:szCs w:val="21"/>
        </w:rPr>
      </w:pPr>
    </w:p>
    <w:p w:rsidR="003202F3" w:rsidRDefault="003202F3" w:rsidP="003202F3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sz w:val="21"/>
          <w:szCs w:val="21"/>
        </w:rPr>
      </w:pPr>
    </w:p>
    <w:p w:rsidR="003202F3" w:rsidRDefault="003202F3" w:rsidP="003202F3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sz w:val="21"/>
          <w:szCs w:val="21"/>
        </w:rPr>
      </w:pPr>
    </w:p>
    <w:p w:rsidR="003202F3" w:rsidRPr="003202F3" w:rsidRDefault="003202F3" w:rsidP="003202F3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sz w:val="21"/>
          <w:szCs w:val="21"/>
        </w:rPr>
      </w:pPr>
    </w:p>
    <w:p w:rsidR="009F13FD" w:rsidRPr="00F70EAF" w:rsidRDefault="00121344">
      <w:pPr>
        <w:rPr>
          <w:rFonts w:ascii="Corbel" w:eastAsia="Calibri" w:hAnsi="Corbel" w:cs="Corbel"/>
          <w:b/>
          <w:bCs/>
          <w:sz w:val="21"/>
          <w:szCs w:val="21"/>
        </w:rPr>
      </w:pPr>
      <w:r w:rsidRPr="00F70EAF">
        <w:rPr>
          <w:rFonts w:ascii="Corbel" w:eastAsia="Calibri" w:hAnsi="Corbel" w:cs="Corbel"/>
          <w:b/>
          <w:bCs/>
          <w:sz w:val="32"/>
          <w:szCs w:val="21"/>
        </w:rPr>
        <w:t xml:space="preserve">Programma van Eisen </w:t>
      </w:r>
      <w:r w:rsidR="00BC6E21" w:rsidRPr="00F70EAF">
        <w:rPr>
          <w:rFonts w:ascii="Corbel" w:eastAsia="Calibri" w:hAnsi="Corbel" w:cs="Corbel"/>
          <w:b/>
          <w:bCs/>
          <w:sz w:val="32"/>
          <w:szCs w:val="21"/>
        </w:rPr>
        <w:t xml:space="preserve">- </w:t>
      </w:r>
      <w:r w:rsidRPr="00F70EAF">
        <w:rPr>
          <w:rFonts w:ascii="Corbel" w:eastAsia="Calibri" w:hAnsi="Corbel" w:cs="Corbel"/>
          <w:b/>
          <w:bCs/>
          <w:sz w:val="32"/>
          <w:szCs w:val="21"/>
        </w:rPr>
        <w:t>Pride</w:t>
      </w:r>
    </w:p>
    <w:p w:rsidR="00B63F17" w:rsidRPr="00F70EAF" w:rsidRDefault="00B63F17">
      <w:pPr>
        <w:rPr>
          <w:rFonts w:ascii="Corbel" w:eastAsia="Calibri" w:hAnsi="Corbel" w:cs="Corbel"/>
          <w:bCs/>
          <w:sz w:val="21"/>
          <w:szCs w:val="21"/>
        </w:rPr>
      </w:pPr>
    </w:p>
    <w:p w:rsidR="00BC6E21" w:rsidRPr="00F70EAF" w:rsidRDefault="00BC6E21">
      <w:pPr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Als bijlage zijn er elf</w:t>
      </w:r>
      <w:r w:rsidR="00B63F17" w:rsidRPr="00F70EAF">
        <w:rPr>
          <w:rFonts w:ascii="Corbel" w:eastAsia="Calibri" w:hAnsi="Corbel" w:cs="Corbel"/>
          <w:bCs/>
          <w:sz w:val="21"/>
          <w:szCs w:val="21"/>
        </w:rPr>
        <w:t xml:space="preserve"> gedetailleerde </w:t>
      </w:r>
      <w:r w:rsidRPr="00F70EAF">
        <w:rPr>
          <w:rFonts w:ascii="Corbel" w:eastAsia="Calibri" w:hAnsi="Corbel" w:cs="Corbel"/>
          <w:bCs/>
          <w:sz w:val="21"/>
          <w:szCs w:val="21"/>
        </w:rPr>
        <w:t xml:space="preserve">uitwerkingen van feestlocaties </w:t>
      </w:r>
      <w:r w:rsidR="00B63F17" w:rsidRPr="00F70EAF">
        <w:rPr>
          <w:rFonts w:ascii="Corbel" w:eastAsia="Calibri" w:hAnsi="Corbel" w:cs="Corbel"/>
          <w:bCs/>
          <w:sz w:val="21"/>
          <w:szCs w:val="21"/>
        </w:rPr>
        <w:t>toegevoegd.</w:t>
      </w:r>
      <w:r w:rsidRPr="00F70EAF">
        <w:rPr>
          <w:rFonts w:ascii="Corbel" w:eastAsia="Calibri" w:hAnsi="Corbel" w:cs="Corbel"/>
          <w:bCs/>
          <w:sz w:val="21"/>
          <w:szCs w:val="21"/>
        </w:rPr>
        <w:t xml:space="preserve"> De feestlocaties van 2019 dienen hierbij als voorbeeld. Hierin </w:t>
      </w:r>
      <w:r w:rsidR="00F70EAF" w:rsidRPr="00F70EAF">
        <w:rPr>
          <w:rFonts w:ascii="Corbel" w:eastAsia="Calibri" w:hAnsi="Corbel" w:cs="Corbel"/>
          <w:bCs/>
          <w:sz w:val="21"/>
          <w:szCs w:val="21"/>
        </w:rPr>
        <w:t>staan</w:t>
      </w:r>
      <w:r w:rsidRPr="00F70EAF">
        <w:rPr>
          <w:rFonts w:ascii="Corbel" w:eastAsia="Calibri" w:hAnsi="Corbel" w:cs="Corbel"/>
          <w:bCs/>
          <w:sz w:val="21"/>
          <w:szCs w:val="21"/>
        </w:rPr>
        <w:t xml:space="preserve"> vermeld:</w:t>
      </w:r>
    </w:p>
    <w:p w:rsidR="00BC6E21" w:rsidRPr="00F70EAF" w:rsidRDefault="00BC6E21" w:rsidP="00D24DD7">
      <w:pPr>
        <w:pStyle w:val="Lijstalinea"/>
        <w:numPr>
          <w:ilvl w:val="0"/>
          <w:numId w:val="4"/>
        </w:numPr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de locatie</w:t>
      </w:r>
      <w:r w:rsidR="00C071F5">
        <w:rPr>
          <w:rFonts w:ascii="Corbel" w:eastAsia="Calibri" w:hAnsi="Corbel" w:cs="Corbel"/>
          <w:bCs/>
          <w:sz w:val="21"/>
          <w:szCs w:val="21"/>
        </w:rPr>
        <w:t>s</w:t>
      </w:r>
      <w:r w:rsidRPr="00F70EAF">
        <w:rPr>
          <w:rFonts w:ascii="Corbel" w:eastAsia="Calibri" w:hAnsi="Corbel" w:cs="Corbel"/>
          <w:bCs/>
          <w:sz w:val="21"/>
          <w:szCs w:val="21"/>
        </w:rPr>
        <w:t>; en</w:t>
      </w:r>
      <w:bookmarkStart w:id="0" w:name="_GoBack"/>
      <w:bookmarkEnd w:id="0"/>
    </w:p>
    <w:p w:rsidR="00BC6E21" w:rsidRPr="00F70EAF" w:rsidRDefault="00BC6E21" w:rsidP="00D24DD7">
      <w:pPr>
        <w:pStyle w:val="Lijstalinea"/>
        <w:numPr>
          <w:ilvl w:val="0"/>
          <w:numId w:val="4"/>
        </w:numPr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w</w:t>
      </w:r>
      <w:r w:rsidR="00B63F17" w:rsidRPr="00F70EAF">
        <w:rPr>
          <w:rFonts w:ascii="Corbel" w:eastAsia="Calibri" w:hAnsi="Corbel" w:cs="Corbel"/>
          <w:bCs/>
          <w:sz w:val="21"/>
          <w:szCs w:val="21"/>
        </w:rPr>
        <w:t>elke containers wanneer aangevoerd en geleverd moeten worden met specifieke</w:t>
      </w:r>
      <w:r w:rsidR="00DD1DEB">
        <w:rPr>
          <w:rFonts w:ascii="Corbel" w:eastAsia="Calibri" w:hAnsi="Corbel" w:cs="Corbel"/>
          <w:bCs/>
          <w:sz w:val="21"/>
          <w:szCs w:val="21"/>
        </w:rPr>
        <w:t xml:space="preserve"> eisen</w:t>
      </w:r>
      <w:r w:rsidR="00B63F17" w:rsidRPr="00F70EAF">
        <w:rPr>
          <w:rFonts w:ascii="Corbel" w:eastAsia="Calibri" w:hAnsi="Corbel" w:cs="Corbel"/>
          <w:bCs/>
          <w:sz w:val="21"/>
          <w:szCs w:val="21"/>
        </w:rPr>
        <w:t xml:space="preserve"> en details over de schoonmaak. </w:t>
      </w:r>
    </w:p>
    <w:p w:rsidR="00B63F17" w:rsidRPr="00F70EAF" w:rsidRDefault="00B63F17" w:rsidP="00BC6E21">
      <w:pPr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De</w:t>
      </w:r>
      <w:r w:rsidR="00D24DD7" w:rsidRPr="00F70EAF">
        <w:rPr>
          <w:rFonts w:ascii="Corbel" w:eastAsia="Calibri" w:hAnsi="Corbel" w:cs="Corbel"/>
          <w:bCs/>
          <w:sz w:val="21"/>
          <w:szCs w:val="21"/>
        </w:rPr>
        <w:t xml:space="preserve"> in de bijlage vermelde eisen </w:t>
      </w:r>
      <w:r w:rsidR="00AF46B6" w:rsidRPr="00F70EAF">
        <w:rPr>
          <w:rFonts w:ascii="Corbel" w:eastAsia="Calibri" w:hAnsi="Corbel" w:cs="Corbel"/>
          <w:bCs/>
          <w:sz w:val="21"/>
          <w:szCs w:val="21"/>
        </w:rPr>
        <w:t xml:space="preserve">prefereren boven onderstaande algemene eisen. </w:t>
      </w:r>
      <w:r w:rsidRPr="00F70EAF">
        <w:rPr>
          <w:rFonts w:ascii="Corbel" w:eastAsia="Calibri" w:hAnsi="Corbel" w:cs="Corbel"/>
          <w:bCs/>
          <w:sz w:val="21"/>
          <w:szCs w:val="21"/>
        </w:rPr>
        <w:t xml:space="preserve"> </w:t>
      </w:r>
    </w:p>
    <w:p w:rsidR="00CF6720" w:rsidRDefault="00CF6720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/>
          <w:bCs/>
          <w:sz w:val="21"/>
          <w:szCs w:val="21"/>
        </w:rPr>
      </w:pPr>
    </w:p>
    <w:p w:rsidR="00D7283A" w:rsidRPr="00EE58A6" w:rsidRDefault="00D7283A" w:rsidP="00D7283A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EE58A6">
        <w:rPr>
          <w:rFonts w:ascii="Corbel" w:hAnsi="Corbel"/>
          <w:sz w:val="21"/>
          <w:szCs w:val="21"/>
        </w:rPr>
        <w:t>De data en tijden in het P</w:t>
      </w:r>
      <w:r>
        <w:rPr>
          <w:rFonts w:ascii="Corbel" w:hAnsi="Corbel"/>
          <w:sz w:val="21"/>
          <w:szCs w:val="21"/>
        </w:rPr>
        <w:t xml:space="preserve">rogramma </w:t>
      </w:r>
      <w:r w:rsidRPr="00EE58A6">
        <w:rPr>
          <w:rFonts w:ascii="Corbel" w:hAnsi="Corbel"/>
          <w:sz w:val="21"/>
          <w:szCs w:val="21"/>
        </w:rPr>
        <w:t>v</w:t>
      </w:r>
      <w:r>
        <w:rPr>
          <w:rFonts w:ascii="Corbel" w:hAnsi="Corbel"/>
          <w:sz w:val="21"/>
          <w:szCs w:val="21"/>
        </w:rPr>
        <w:t xml:space="preserve">an </w:t>
      </w:r>
      <w:r w:rsidRPr="00EE58A6">
        <w:rPr>
          <w:rFonts w:ascii="Corbel" w:hAnsi="Corbel"/>
          <w:sz w:val="21"/>
          <w:szCs w:val="21"/>
        </w:rPr>
        <w:t>E</w:t>
      </w:r>
      <w:r>
        <w:rPr>
          <w:rFonts w:ascii="Corbel" w:hAnsi="Corbel"/>
          <w:sz w:val="21"/>
          <w:szCs w:val="21"/>
        </w:rPr>
        <w:t>isen</w:t>
      </w:r>
      <w:r w:rsidRPr="00EE58A6">
        <w:rPr>
          <w:rFonts w:ascii="Corbel" w:hAnsi="Corbel"/>
          <w:sz w:val="21"/>
          <w:szCs w:val="21"/>
        </w:rPr>
        <w:t xml:space="preserve"> kunnen per jaar wijzigen. Minimaal 1 maand voorafgaand aan het evenement worden de definitieve data en tijden doorgegeven aan de Opdrachtnemer.</w:t>
      </w:r>
    </w:p>
    <w:p w:rsidR="005F7B1F" w:rsidRPr="00F70EAF" w:rsidRDefault="005F7B1F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/>
          <w:bCs/>
          <w:sz w:val="21"/>
          <w:szCs w:val="21"/>
        </w:rPr>
      </w:pPr>
    </w:p>
    <w:p w:rsidR="00CF6720" w:rsidRPr="00F70EAF" w:rsidRDefault="00CF6720" w:rsidP="00F70EAF">
      <w:pPr>
        <w:pStyle w:val="Lijstalinea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Corbel" w:eastAsia="Calibri" w:hAnsi="Corbel" w:cs="Corbel"/>
          <w:b/>
          <w:bCs/>
          <w:szCs w:val="21"/>
          <w:u w:val="single"/>
        </w:rPr>
      </w:pPr>
      <w:r w:rsidRPr="00F70EAF">
        <w:rPr>
          <w:rFonts w:ascii="Corbel" w:eastAsia="Calibri" w:hAnsi="Corbel" w:cs="Corbel"/>
          <w:b/>
          <w:bCs/>
          <w:szCs w:val="21"/>
          <w:u w:val="single"/>
        </w:rPr>
        <w:t xml:space="preserve">Pride Walk, vanaf </w:t>
      </w:r>
      <w:r w:rsidR="00494C2B" w:rsidRPr="00F70EAF">
        <w:rPr>
          <w:rFonts w:ascii="Corbel" w:eastAsia="Calibri" w:hAnsi="Corbel" w:cs="Corbel"/>
          <w:b/>
          <w:bCs/>
          <w:szCs w:val="21"/>
          <w:u w:val="single"/>
        </w:rPr>
        <w:t>Westermarkt</w:t>
      </w:r>
      <w:r w:rsidRPr="00F70EAF">
        <w:rPr>
          <w:rFonts w:ascii="Corbel" w:eastAsia="Calibri" w:hAnsi="Corbel" w:cs="Corbel"/>
          <w:b/>
          <w:bCs/>
          <w:szCs w:val="21"/>
          <w:u w:val="single"/>
        </w:rPr>
        <w:t xml:space="preserve"> richting het Vondelpak</w:t>
      </w:r>
    </w:p>
    <w:p w:rsidR="00B13BCA" w:rsidRPr="00F70EAF" w:rsidRDefault="00B13BCA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/>
          <w:bCs/>
          <w:sz w:val="21"/>
          <w:szCs w:val="21"/>
        </w:rPr>
      </w:pPr>
    </w:p>
    <w:p w:rsidR="00CB3259" w:rsidRPr="00F70EAF" w:rsidRDefault="00CB3259" w:rsidP="00F70EAF">
      <w:pPr>
        <w:pStyle w:val="Lijstalinea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Containers</w:t>
      </w:r>
    </w:p>
    <w:p w:rsidR="00B13BCA" w:rsidRPr="00F70EAF" w:rsidRDefault="00BD3446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In de ochtend worden er extra 1</w:t>
      </w:r>
      <w:r w:rsidR="00B13BCA" w:rsidRPr="00F70EAF">
        <w:rPr>
          <w:rFonts w:ascii="Corbel" w:eastAsia="Calibri" w:hAnsi="Corbel" w:cs="Corbel"/>
          <w:bCs/>
          <w:sz w:val="21"/>
          <w:szCs w:val="21"/>
        </w:rPr>
        <w:t xml:space="preserve">0 x 240 liter containers geplaatst op de Westermarkt. Deze containers worden in de middag weer afgevoerd. </w:t>
      </w:r>
      <w:r w:rsidR="005F7B1F">
        <w:rPr>
          <w:rFonts w:ascii="Corbel" w:eastAsia="Calibri" w:hAnsi="Corbel" w:cs="Corbel"/>
          <w:bCs/>
          <w:sz w:val="21"/>
          <w:szCs w:val="21"/>
        </w:rPr>
        <w:t>Zie locaties in de bijlage.</w:t>
      </w:r>
    </w:p>
    <w:p w:rsidR="00CB3259" w:rsidRPr="00F70EAF" w:rsidRDefault="00CB3259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B13BCA" w:rsidRPr="00F70EAF" w:rsidRDefault="00CB3259" w:rsidP="00F70EAF">
      <w:pPr>
        <w:pStyle w:val="Lijstalinea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Zichtbaar schoon</w:t>
      </w:r>
    </w:p>
    <w:p w:rsidR="00BD3446" w:rsidRPr="00F70EAF" w:rsidRDefault="00B13BCA" w:rsidP="00121344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 xml:space="preserve">In het Vondelpark worden vroeg </w:t>
      </w:r>
      <w:r w:rsidR="005F7B1F">
        <w:rPr>
          <w:rFonts w:ascii="Corbel" w:eastAsia="Calibri" w:hAnsi="Corbel" w:cs="Corbel"/>
          <w:bCs/>
          <w:sz w:val="21"/>
          <w:szCs w:val="21"/>
        </w:rPr>
        <w:t xml:space="preserve">in de ochtend 50 extra evenement- </w:t>
      </w:r>
      <w:r w:rsidRPr="00F70EAF">
        <w:rPr>
          <w:rFonts w:ascii="Corbel" w:eastAsia="Calibri" w:hAnsi="Corbel" w:cs="Corbel"/>
          <w:bCs/>
          <w:sz w:val="21"/>
          <w:szCs w:val="21"/>
        </w:rPr>
        <w:t>en afvalbakk</w:t>
      </w:r>
      <w:r w:rsidR="00BD3446" w:rsidRPr="00F70EAF">
        <w:rPr>
          <w:rFonts w:ascii="Corbel" w:eastAsia="Calibri" w:hAnsi="Corbel" w:cs="Corbel"/>
          <w:bCs/>
          <w:sz w:val="21"/>
          <w:szCs w:val="21"/>
        </w:rPr>
        <w:t>en geplaatst.</w:t>
      </w:r>
      <w:r w:rsidR="005F7B1F">
        <w:rPr>
          <w:rFonts w:ascii="Corbel" w:eastAsia="Calibri" w:hAnsi="Corbel" w:cs="Corbel"/>
          <w:bCs/>
          <w:sz w:val="21"/>
          <w:szCs w:val="21"/>
        </w:rPr>
        <w:t xml:space="preserve"> </w:t>
      </w:r>
      <w:r w:rsidR="00BA086A">
        <w:rPr>
          <w:rFonts w:ascii="Corbel" w:eastAsia="Calibri" w:hAnsi="Corbel" w:cs="Corbel"/>
          <w:bCs/>
          <w:sz w:val="21"/>
          <w:szCs w:val="21"/>
        </w:rPr>
        <w:t xml:space="preserve">Om 10.00 uur moeten deze er staan. </w:t>
      </w:r>
      <w:r w:rsidR="005F7B1F">
        <w:rPr>
          <w:rFonts w:ascii="Corbel" w:eastAsia="Calibri" w:hAnsi="Corbel" w:cs="Corbel"/>
          <w:bCs/>
          <w:sz w:val="21"/>
          <w:szCs w:val="21"/>
        </w:rPr>
        <w:t xml:space="preserve">Zie locaties in de bijlage. </w:t>
      </w:r>
      <w:r w:rsidR="00BD3446" w:rsidRPr="00F70EAF">
        <w:rPr>
          <w:rFonts w:ascii="Corbel" w:eastAsia="Calibri" w:hAnsi="Corbel" w:cs="Corbel"/>
          <w:bCs/>
          <w:sz w:val="21"/>
          <w:szCs w:val="21"/>
        </w:rPr>
        <w:t xml:space="preserve"> </w:t>
      </w:r>
    </w:p>
    <w:p w:rsidR="00B13BCA" w:rsidRPr="00F70EAF" w:rsidRDefault="00B13BCA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CB3259" w:rsidRPr="00F70EAF" w:rsidRDefault="00CB3259" w:rsidP="00F70EAF">
      <w:pPr>
        <w:pStyle w:val="Lijstalinea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Reiniging</w:t>
      </w:r>
    </w:p>
    <w:p w:rsidR="00B13BCA" w:rsidRDefault="00B13BCA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Rond 0</w:t>
      </w:r>
      <w:r w:rsidR="00F70EAF">
        <w:rPr>
          <w:rFonts w:ascii="Corbel" w:eastAsia="Calibri" w:hAnsi="Corbel" w:cs="Corbel"/>
          <w:bCs/>
          <w:sz w:val="21"/>
          <w:szCs w:val="21"/>
        </w:rPr>
        <w:t>0</w:t>
      </w:r>
      <w:r w:rsidRPr="00F70EAF">
        <w:rPr>
          <w:rFonts w:ascii="Corbel" w:eastAsia="Calibri" w:hAnsi="Corbel" w:cs="Corbel"/>
          <w:bCs/>
          <w:sz w:val="21"/>
          <w:szCs w:val="21"/>
        </w:rPr>
        <w:t>:00</w:t>
      </w:r>
      <w:r w:rsidR="00F70EAF">
        <w:rPr>
          <w:rFonts w:ascii="Corbel" w:eastAsia="Calibri" w:hAnsi="Corbel" w:cs="Corbel"/>
          <w:bCs/>
          <w:sz w:val="21"/>
          <w:szCs w:val="21"/>
        </w:rPr>
        <w:t xml:space="preserve"> uur</w:t>
      </w:r>
      <w:r w:rsidRPr="00F70EAF">
        <w:rPr>
          <w:rFonts w:ascii="Corbel" w:eastAsia="Calibri" w:hAnsi="Corbel" w:cs="Corbel"/>
          <w:bCs/>
          <w:sz w:val="21"/>
          <w:szCs w:val="21"/>
        </w:rPr>
        <w:t xml:space="preserve"> worden de extra afvalbakken weer opgehaald</w:t>
      </w:r>
      <w:r w:rsidR="009D494E">
        <w:rPr>
          <w:rFonts w:ascii="Corbel" w:eastAsia="Calibri" w:hAnsi="Corbel" w:cs="Corbel"/>
          <w:bCs/>
          <w:sz w:val="21"/>
          <w:szCs w:val="21"/>
        </w:rPr>
        <w:t xml:space="preserve">. Een veegdienst van </w:t>
      </w:r>
      <w:r w:rsidR="00BA086A">
        <w:rPr>
          <w:rFonts w:ascii="Corbel" w:eastAsia="Calibri" w:hAnsi="Corbel" w:cs="Corbel"/>
          <w:bCs/>
          <w:sz w:val="21"/>
          <w:szCs w:val="21"/>
        </w:rPr>
        <w:t>de aannemer</w:t>
      </w:r>
      <w:r w:rsidRPr="00F70EAF">
        <w:rPr>
          <w:rFonts w:ascii="Corbel" w:eastAsia="Calibri" w:hAnsi="Corbel" w:cs="Corbel"/>
          <w:bCs/>
          <w:sz w:val="21"/>
          <w:szCs w:val="21"/>
        </w:rPr>
        <w:t xml:space="preserve"> zal het gedeelte van het Vondelpark waar de activiteiten hebben plaatst gevonden reinigen</w:t>
      </w:r>
      <w:r w:rsidR="00106009">
        <w:rPr>
          <w:rFonts w:ascii="Corbel" w:eastAsia="Calibri" w:hAnsi="Corbel" w:cs="Corbel"/>
          <w:bCs/>
          <w:sz w:val="21"/>
          <w:szCs w:val="21"/>
        </w:rPr>
        <w:t xml:space="preserve"> en het uit de afvalbakken afkomstige afval afvoeren</w:t>
      </w:r>
      <w:r w:rsidRPr="00F70EAF">
        <w:rPr>
          <w:rFonts w:ascii="Corbel" w:eastAsia="Calibri" w:hAnsi="Corbel" w:cs="Corbel"/>
          <w:bCs/>
          <w:sz w:val="21"/>
          <w:szCs w:val="21"/>
        </w:rPr>
        <w:t>.</w:t>
      </w:r>
      <w:r w:rsidR="00BA086A">
        <w:rPr>
          <w:rFonts w:ascii="Corbel" w:eastAsia="Calibri" w:hAnsi="Corbel" w:cs="Corbel"/>
          <w:bCs/>
          <w:sz w:val="21"/>
          <w:szCs w:val="21"/>
        </w:rPr>
        <w:t xml:space="preserve"> </w:t>
      </w:r>
    </w:p>
    <w:p w:rsidR="005F7B1F" w:rsidRDefault="005F7B1F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C071F5" w:rsidRPr="00F70EAF" w:rsidRDefault="00C071F5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E32A8E" w:rsidRPr="00F70EAF" w:rsidRDefault="00E32A8E" w:rsidP="00F70EAF">
      <w:pPr>
        <w:pStyle w:val="Lijstalinea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Corbel" w:eastAsia="Calibri" w:hAnsi="Corbel" w:cs="Corbel"/>
          <w:b/>
          <w:bCs/>
          <w:szCs w:val="21"/>
          <w:u w:val="single"/>
        </w:rPr>
      </w:pPr>
      <w:r w:rsidRPr="00F70EAF">
        <w:rPr>
          <w:rFonts w:ascii="Corbel" w:eastAsia="Calibri" w:hAnsi="Corbel" w:cs="Corbel"/>
          <w:b/>
          <w:bCs/>
          <w:szCs w:val="21"/>
          <w:u w:val="single"/>
        </w:rPr>
        <w:t>Start plein- en straatfeesten</w:t>
      </w:r>
    </w:p>
    <w:p w:rsidR="00E32A8E" w:rsidRPr="00F70EAF" w:rsidRDefault="00E32A8E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CB3259" w:rsidRPr="00F70EAF" w:rsidRDefault="00CB3259" w:rsidP="00F70EAF">
      <w:pPr>
        <w:pStyle w:val="Lijstalinea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Containers</w:t>
      </w:r>
    </w:p>
    <w:p w:rsidR="00CC393B" w:rsidRPr="00F70EAF" w:rsidRDefault="00CC393B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 xml:space="preserve">Er worden </w:t>
      </w:r>
      <w:r w:rsidR="003A7FE3" w:rsidRPr="00F70EAF">
        <w:rPr>
          <w:rFonts w:ascii="Corbel" w:eastAsia="Calibri" w:hAnsi="Corbel" w:cs="Corbel"/>
          <w:bCs/>
          <w:sz w:val="21"/>
          <w:szCs w:val="21"/>
        </w:rPr>
        <w:t>ongeveer 300</w:t>
      </w:r>
      <w:r w:rsidR="0074068C" w:rsidRPr="00F70EAF">
        <w:rPr>
          <w:rFonts w:ascii="Corbel" w:eastAsia="Calibri" w:hAnsi="Corbel" w:cs="Corbel"/>
          <w:bCs/>
          <w:sz w:val="21"/>
          <w:szCs w:val="21"/>
        </w:rPr>
        <w:t xml:space="preserve"> extra 240 liter containers ingezet voor de plein- en straatfeesten.</w:t>
      </w:r>
    </w:p>
    <w:p w:rsidR="00821A0B" w:rsidRPr="00F70EAF" w:rsidRDefault="00821A0B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CB3259" w:rsidRPr="00F70EAF" w:rsidRDefault="00CB3259" w:rsidP="00F70EAF">
      <w:pPr>
        <w:pStyle w:val="Lijstalinea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Reiniging</w:t>
      </w:r>
    </w:p>
    <w:p w:rsidR="003A7FE3" w:rsidRPr="00F70EAF" w:rsidRDefault="00BA086A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>
        <w:rPr>
          <w:rFonts w:ascii="Corbel" w:eastAsia="Calibri" w:hAnsi="Corbel" w:cs="Corbel"/>
          <w:bCs/>
          <w:sz w:val="21"/>
          <w:szCs w:val="21"/>
        </w:rPr>
        <w:t>Er gaat</w:t>
      </w:r>
      <w:r w:rsidR="0074068C" w:rsidRPr="00F70EAF">
        <w:rPr>
          <w:rFonts w:ascii="Corbel" w:eastAsia="Calibri" w:hAnsi="Corbel" w:cs="Corbel"/>
          <w:bCs/>
          <w:sz w:val="21"/>
          <w:szCs w:val="21"/>
        </w:rPr>
        <w:t xml:space="preserve"> er een team van </w:t>
      </w:r>
      <w:r>
        <w:rPr>
          <w:rFonts w:ascii="Corbel" w:eastAsia="Calibri" w:hAnsi="Corbel" w:cs="Corbel"/>
          <w:bCs/>
          <w:sz w:val="21"/>
          <w:szCs w:val="21"/>
        </w:rPr>
        <w:t xml:space="preserve">de aannemer </w:t>
      </w:r>
      <w:r w:rsidR="00C071F5">
        <w:rPr>
          <w:rFonts w:ascii="Corbel" w:eastAsia="Calibri" w:hAnsi="Corbel" w:cs="Corbel"/>
          <w:bCs/>
          <w:sz w:val="21"/>
          <w:szCs w:val="21"/>
        </w:rPr>
        <w:t>(</w:t>
      </w:r>
      <w:r w:rsidR="00AF2353" w:rsidRPr="00F70EAF">
        <w:rPr>
          <w:rFonts w:ascii="Corbel" w:eastAsia="Calibri" w:hAnsi="Corbel" w:cs="Corbel"/>
          <w:bCs/>
          <w:sz w:val="21"/>
          <w:szCs w:val="21"/>
        </w:rPr>
        <w:t>inclusief voertuigen en materiaal</w:t>
      </w:r>
      <w:r w:rsidR="00C071F5">
        <w:rPr>
          <w:rFonts w:ascii="Corbel" w:eastAsia="Calibri" w:hAnsi="Corbel" w:cs="Corbel"/>
          <w:bCs/>
          <w:sz w:val="21"/>
          <w:szCs w:val="21"/>
        </w:rPr>
        <w:t>)</w:t>
      </w:r>
      <w:r w:rsidR="00AF2353" w:rsidRPr="00F70EAF">
        <w:rPr>
          <w:rFonts w:ascii="Corbel" w:eastAsia="Calibri" w:hAnsi="Corbel" w:cs="Corbel"/>
          <w:bCs/>
          <w:sz w:val="21"/>
          <w:szCs w:val="21"/>
        </w:rPr>
        <w:t xml:space="preserve"> de locaties af om deze</w:t>
      </w:r>
      <w:r w:rsidR="00C071F5">
        <w:rPr>
          <w:rFonts w:ascii="Corbel" w:eastAsia="Calibri" w:hAnsi="Corbel" w:cs="Corbel"/>
          <w:bCs/>
          <w:sz w:val="21"/>
          <w:szCs w:val="21"/>
        </w:rPr>
        <w:t xml:space="preserve"> zo snel </w:t>
      </w:r>
      <w:r w:rsidR="00AF2353" w:rsidRPr="00F70EAF">
        <w:rPr>
          <w:rFonts w:ascii="Corbel" w:eastAsia="Calibri" w:hAnsi="Corbel" w:cs="Corbel"/>
          <w:bCs/>
          <w:sz w:val="21"/>
          <w:szCs w:val="21"/>
        </w:rPr>
        <w:t xml:space="preserve">mogelijk schoon op te leveren. </w:t>
      </w:r>
      <w:r w:rsidR="00A8282A">
        <w:rPr>
          <w:rFonts w:ascii="Corbel" w:eastAsia="Calibri" w:hAnsi="Corbel" w:cs="Corbel"/>
          <w:bCs/>
          <w:sz w:val="21"/>
          <w:szCs w:val="21"/>
        </w:rPr>
        <w:t xml:space="preserve">De tijden per locatie zijn terug te vinden in de bijlage. </w:t>
      </w:r>
      <w:r w:rsidR="003A7FE3" w:rsidRPr="00F70EAF">
        <w:rPr>
          <w:rFonts w:ascii="Corbel" w:eastAsia="Calibri" w:hAnsi="Corbel" w:cs="Corbel"/>
          <w:bCs/>
          <w:sz w:val="21"/>
          <w:szCs w:val="21"/>
        </w:rPr>
        <w:t xml:space="preserve">Hierbij wordt ook het afval gescheiden opgehaald. </w:t>
      </w:r>
    </w:p>
    <w:p w:rsidR="00AF2353" w:rsidRPr="00F70EAF" w:rsidRDefault="00AF2353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121344" w:rsidRPr="00F70EAF" w:rsidRDefault="00121344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/>
          <w:bCs/>
          <w:sz w:val="21"/>
          <w:szCs w:val="21"/>
        </w:rPr>
      </w:pPr>
    </w:p>
    <w:p w:rsidR="00AF2353" w:rsidRPr="00F70EAF" w:rsidRDefault="00AF2353" w:rsidP="00F70EAF">
      <w:pPr>
        <w:pStyle w:val="Lijstalinea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Corbel" w:eastAsia="Calibri" w:hAnsi="Corbel" w:cs="Corbel"/>
          <w:b/>
          <w:bCs/>
          <w:szCs w:val="21"/>
          <w:u w:val="single"/>
        </w:rPr>
      </w:pPr>
      <w:r w:rsidRPr="00F70EAF">
        <w:rPr>
          <w:rFonts w:ascii="Corbel" w:eastAsia="Calibri" w:hAnsi="Corbel" w:cs="Corbel"/>
          <w:b/>
          <w:bCs/>
          <w:szCs w:val="21"/>
          <w:u w:val="single"/>
        </w:rPr>
        <w:t>Canal Pride</w:t>
      </w:r>
    </w:p>
    <w:p w:rsidR="00CC393B" w:rsidRPr="00F70EAF" w:rsidRDefault="00CC393B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284617" w:rsidRPr="00F70EAF" w:rsidRDefault="00284617" w:rsidP="00F70EAF">
      <w:pPr>
        <w:pStyle w:val="Lijstalinea"/>
        <w:numPr>
          <w:ilvl w:val="1"/>
          <w:numId w:val="8"/>
        </w:numPr>
        <w:rPr>
          <w:rFonts w:ascii="Corbel" w:eastAsia="Calibri" w:hAnsi="Corbel" w:cs="Corbel"/>
          <w:b/>
          <w:bCs/>
          <w:sz w:val="21"/>
          <w:szCs w:val="21"/>
        </w:rPr>
      </w:pPr>
      <w:r w:rsidRPr="00F70EAF">
        <w:rPr>
          <w:rFonts w:ascii="Corbel" w:eastAsia="Calibri" w:hAnsi="Corbel" w:cs="Corbel"/>
          <w:b/>
          <w:bCs/>
          <w:sz w:val="21"/>
          <w:szCs w:val="21"/>
        </w:rPr>
        <w:t xml:space="preserve">Zaterdag </w:t>
      </w:r>
    </w:p>
    <w:p w:rsidR="00284617" w:rsidRPr="00F70EAF" w:rsidRDefault="00284617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CB3259" w:rsidRPr="00F70EAF" w:rsidRDefault="00CB3259" w:rsidP="00F70EAF">
      <w:pPr>
        <w:pStyle w:val="Lijstalinea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Containers</w:t>
      </w:r>
    </w:p>
    <w:p w:rsidR="00AF2353" w:rsidRPr="00F70EAF" w:rsidRDefault="008248F9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>
        <w:rPr>
          <w:rFonts w:ascii="Corbel" w:eastAsia="Calibri" w:hAnsi="Corbel" w:cs="Corbel"/>
          <w:bCs/>
          <w:sz w:val="21"/>
          <w:szCs w:val="21"/>
        </w:rPr>
        <w:lastRenderedPageBreak/>
        <w:t>In de nacht van vrijdag op zaterdag</w:t>
      </w:r>
      <w:r w:rsidR="00AF2353" w:rsidRPr="00F70EAF">
        <w:rPr>
          <w:rFonts w:ascii="Corbel" w:eastAsia="Calibri" w:hAnsi="Corbel" w:cs="Corbel"/>
          <w:bCs/>
          <w:sz w:val="21"/>
          <w:szCs w:val="21"/>
        </w:rPr>
        <w:t xml:space="preserve"> </w:t>
      </w:r>
      <w:r>
        <w:rPr>
          <w:rFonts w:ascii="Corbel" w:eastAsia="Calibri" w:hAnsi="Corbel" w:cs="Corbel"/>
          <w:bCs/>
          <w:sz w:val="21"/>
          <w:szCs w:val="21"/>
        </w:rPr>
        <w:t>worden er 500 extra evenementen</w:t>
      </w:r>
      <w:r w:rsidR="00AF2353" w:rsidRPr="00F70EAF">
        <w:rPr>
          <w:rFonts w:ascii="Corbel" w:eastAsia="Calibri" w:hAnsi="Corbel" w:cs="Corbel"/>
          <w:bCs/>
          <w:sz w:val="21"/>
          <w:szCs w:val="21"/>
        </w:rPr>
        <w:t xml:space="preserve">afvalbakken ingezet. </w:t>
      </w:r>
      <w:r w:rsidR="00E4784F">
        <w:rPr>
          <w:rFonts w:ascii="Corbel" w:eastAsia="Calibri" w:hAnsi="Corbel" w:cs="Corbel"/>
          <w:bCs/>
          <w:sz w:val="21"/>
          <w:szCs w:val="21"/>
        </w:rPr>
        <w:t>Zie locaties in de bijlage.</w:t>
      </w:r>
      <w:r w:rsidR="00E4784F" w:rsidRPr="00F70EAF">
        <w:rPr>
          <w:rFonts w:ascii="Corbel" w:eastAsia="Calibri" w:hAnsi="Corbel" w:cs="Corbel"/>
          <w:bCs/>
          <w:sz w:val="21"/>
          <w:szCs w:val="21"/>
        </w:rPr>
        <w:t xml:space="preserve"> </w:t>
      </w:r>
      <w:r w:rsidR="00AF2353" w:rsidRPr="00F70EAF">
        <w:rPr>
          <w:rFonts w:ascii="Corbel" w:eastAsia="Calibri" w:hAnsi="Corbel" w:cs="Corbel"/>
          <w:bCs/>
          <w:sz w:val="21"/>
          <w:szCs w:val="21"/>
        </w:rPr>
        <w:t xml:space="preserve">Er worden </w:t>
      </w:r>
      <w:r w:rsidR="00E4784F">
        <w:rPr>
          <w:rFonts w:ascii="Corbel" w:eastAsia="Calibri" w:hAnsi="Corbel" w:cs="Corbel"/>
          <w:bCs/>
          <w:sz w:val="21"/>
          <w:szCs w:val="21"/>
        </w:rPr>
        <w:t>tevens</w:t>
      </w:r>
      <w:r w:rsidR="00494C2B" w:rsidRPr="00F70EAF">
        <w:rPr>
          <w:rFonts w:ascii="Corbel" w:eastAsia="Calibri" w:hAnsi="Corbel" w:cs="Corbel"/>
          <w:bCs/>
          <w:sz w:val="21"/>
          <w:szCs w:val="21"/>
        </w:rPr>
        <w:t xml:space="preserve"> 100 extra glascontainers </w:t>
      </w:r>
      <w:r w:rsidR="00AF2353" w:rsidRPr="00F70EAF">
        <w:rPr>
          <w:rFonts w:ascii="Corbel" w:eastAsia="Calibri" w:hAnsi="Corbel" w:cs="Corbel"/>
          <w:bCs/>
          <w:sz w:val="21"/>
          <w:szCs w:val="21"/>
        </w:rPr>
        <w:t>ingezet.</w:t>
      </w:r>
    </w:p>
    <w:p w:rsidR="001B7EA4" w:rsidRPr="00F70EAF" w:rsidRDefault="001B7EA4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1B7EA4" w:rsidRPr="00F70EAF" w:rsidRDefault="001B7EA4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’s Avonds worden alle containers weer opgehaal</w:t>
      </w:r>
      <w:r w:rsidR="00E4784F">
        <w:rPr>
          <w:rFonts w:ascii="Corbel" w:eastAsia="Calibri" w:hAnsi="Corbel" w:cs="Corbel"/>
          <w:bCs/>
          <w:sz w:val="21"/>
          <w:szCs w:val="21"/>
        </w:rPr>
        <w:t xml:space="preserve">d en worden tevens alle afvalbakken geleegd. </w:t>
      </w:r>
    </w:p>
    <w:p w:rsidR="000526EB" w:rsidRPr="00F70EAF" w:rsidRDefault="000526EB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CB3259" w:rsidRPr="005F7B1F" w:rsidRDefault="001B7EA4" w:rsidP="005F7B1F">
      <w:pPr>
        <w:pStyle w:val="Lijstalinea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5F7B1F">
        <w:rPr>
          <w:rFonts w:ascii="Corbel" w:eastAsia="Calibri" w:hAnsi="Corbel" w:cs="Corbel"/>
          <w:bCs/>
          <w:sz w:val="21"/>
          <w:szCs w:val="21"/>
        </w:rPr>
        <w:t>Reiniging route</w:t>
      </w:r>
    </w:p>
    <w:p w:rsidR="00BF4AEF" w:rsidRDefault="00BF4AEF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BF4AEF" w:rsidRDefault="00BF4AEF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>
        <w:rPr>
          <w:rFonts w:ascii="Corbel" w:eastAsia="Calibri" w:hAnsi="Corbel" w:cs="Corbel"/>
          <w:bCs/>
          <w:sz w:val="21"/>
          <w:szCs w:val="21"/>
        </w:rPr>
        <w:t>Route:</w:t>
      </w:r>
    </w:p>
    <w:p w:rsidR="00BF4AEF" w:rsidRDefault="00BF4AEF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BF4AEF" w:rsidRDefault="00BF4AEF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noProof/>
          <w:sz w:val="21"/>
          <w:szCs w:val="21"/>
        </w:rPr>
        <w:drawing>
          <wp:inline distT="0" distB="0" distL="0" distR="0" wp14:anchorId="4DDEBE5F" wp14:editId="753A25DD">
            <wp:extent cx="5943600" cy="651510"/>
            <wp:effectExtent l="19050" t="19050" r="19050" b="1524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515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F4AEF" w:rsidRDefault="00BF4AEF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1B7EA4" w:rsidRPr="00F70EAF" w:rsidRDefault="001B7EA4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Niet alleen de route wordt schoongemaakt, maar er wordt nadrukkelijk ook gelet op de v</w:t>
      </w:r>
      <w:r w:rsidR="00494C2B" w:rsidRPr="00F70EAF">
        <w:rPr>
          <w:rFonts w:ascii="Corbel" w:eastAsia="Calibri" w:hAnsi="Corbel" w:cs="Corbel"/>
          <w:bCs/>
          <w:sz w:val="21"/>
          <w:szCs w:val="21"/>
        </w:rPr>
        <w:t>er</w:t>
      </w:r>
      <w:r w:rsidRPr="00F70EAF">
        <w:rPr>
          <w:rFonts w:ascii="Corbel" w:eastAsia="Calibri" w:hAnsi="Corbel" w:cs="Corbel"/>
          <w:bCs/>
          <w:sz w:val="21"/>
          <w:szCs w:val="21"/>
        </w:rPr>
        <w:t>vuiling in aansluitende straten.</w:t>
      </w:r>
    </w:p>
    <w:p w:rsidR="001B7EA4" w:rsidRPr="00F70EAF" w:rsidRDefault="00BF4AEF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>
        <w:rPr>
          <w:rFonts w:ascii="Corbel" w:eastAsia="Calibri" w:hAnsi="Corbel" w:cs="Corbel"/>
          <w:bCs/>
          <w:sz w:val="21"/>
          <w:szCs w:val="21"/>
        </w:rPr>
        <w:t>De</w:t>
      </w:r>
      <w:r w:rsidR="001B7EA4" w:rsidRPr="00F70EAF">
        <w:rPr>
          <w:rFonts w:ascii="Corbel" w:eastAsia="Calibri" w:hAnsi="Corbel" w:cs="Corbel"/>
          <w:bCs/>
          <w:sz w:val="21"/>
          <w:szCs w:val="21"/>
        </w:rPr>
        <w:t xml:space="preserve"> route</w:t>
      </w:r>
      <w:r w:rsidR="00782ED8">
        <w:rPr>
          <w:rFonts w:ascii="Corbel" w:eastAsia="Calibri" w:hAnsi="Corbel" w:cs="Corbel"/>
          <w:bCs/>
          <w:sz w:val="21"/>
          <w:szCs w:val="21"/>
        </w:rPr>
        <w:t xml:space="preserve"> dient</w:t>
      </w:r>
      <w:r>
        <w:rPr>
          <w:rFonts w:ascii="Corbel" w:eastAsia="Calibri" w:hAnsi="Corbel" w:cs="Corbel"/>
          <w:bCs/>
          <w:sz w:val="21"/>
          <w:szCs w:val="21"/>
        </w:rPr>
        <w:t xml:space="preserve"> </w:t>
      </w:r>
      <w:r w:rsidR="00782ED8">
        <w:rPr>
          <w:rFonts w:ascii="Corbel" w:eastAsia="Calibri" w:hAnsi="Corbel" w:cs="Corbel"/>
          <w:bCs/>
          <w:sz w:val="21"/>
          <w:szCs w:val="21"/>
        </w:rPr>
        <w:t xml:space="preserve">zondag </w:t>
      </w:r>
      <w:r>
        <w:rPr>
          <w:rFonts w:ascii="Corbel" w:eastAsia="Calibri" w:hAnsi="Corbel" w:cs="Corbel"/>
          <w:bCs/>
          <w:sz w:val="21"/>
          <w:szCs w:val="21"/>
        </w:rPr>
        <w:t>om 0</w:t>
      </w:r>
      <w:r w:rsidR="00F62C77">
        <w:rPr>
          <w:rFonts w:ascii="Corbel" w:eastAsia="Calibri" w:hAnsi="Corbel" w:cs="Corbel"/>
          <w:bCs/>
          <w:sz w:val="21"/>
          <w:szCs w:val="21"/>
        </w:rPr>
        <w:t>6</w:t>
      </w:r>
      <w:r w:rsidR="001B7EA4" w:rsidRPr="00F70EAF">
        <w:rPr>
          <w:rFonts w:ascii="Corbel" w:eastAsia="Calibri" w:hAnsi="Corbel" w:cs="Corbel"/>
          <w:bCs/>
          <w:sz w:val="21"/>
          <w:szCs w:val="21"/>
        </w:rPr>
        <w:t xml:space="preserve">:00 uur schoon te </w:t>
      </w:r>
      <w:r w:rsidR="003202F3">
        <w:rPr>
          <w:rFonts w:ascii="Corbel" w:eastAsia="Calibri" w:hAnsi="Corbel" w:cs="Corbel"/>
          <w:bCs/>
          <w:sz w:val="21"/>
          <w:szCs w:val="21"/>
        </w:rPr>
        <w:t>zijn en te voldoen aan het geëiste kwaliteitsniveau.</w:t>
      </w:r>
    </w:p>
    <w:p w:rsidR="00BF4AEF" w:rsidRPr="00F70EAF" w:rsidRDefault="00BF4AEF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1B7EA4" w:rsidRPr="005F7B1F" w:rsidRDefault="001B7EA4" w:rsidP="005F7B1F">
      <w:pPr>
        <w:pStyle w:val="Lijstalinea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5F7B1F">
        <w:rPr>
          <w:rFonts w:ascii="Corbel" w:eastAsia="Calibri" w:hAnsi="Corbel" w:cs="Corbel"/>
          <w:bCs/>
          <w:sz w:val="21"/>
          <w:szCs w:val="21"/>
        </w:rPr>
        <w:t>Reiniging plein- en straatfeesten</w:t>
      </w:r>
    </w:p>
    <w:p w:rsidR="001B7EA4" w:rsidRPr="00F70EAF" w:rsidRDefault="001B7EA4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Vanaf</w:t>
      </w:r>
      <w:r w:rsidR="00BF4AEF">
        <w:rPr>
          <w:rFonts w:ascii="Corbel" w:eastAsia="Calibri" w:hAnsi="Corbel" w:cs="Corbel"/>
          <w:bCs/>
          <w:sz w:val="21"/>
          <w:szCs w:val="21"/>
        </w:rPr>
        <w:t xml:space="preserve"> zondag 0</w:t>
      </w:r>
      <w:r w:rsidRPr="00F70EAF">
        <w:rPr>
          <w:rFonts w:ascii="Corbel" w:eastAsia="Calibri" w:hAnsi="Corbel" w:cs="Corbel"/>
          <w:bCs/>
          <w:sz w:val="21"/>
          <w:szCs w:val="21"/>
        </w:rPr>
        <w:t xml:space="preserve">1:00 uur start een apart team </w:t>
      </w:r>
      <w:r w:rsidR="00BF4AEF">
        <w:rPr>
          <w:rFonts w:ascii="Corbel" w:eastAsia="Calibri" w:hAnsi="Corbel" w:cs="Corbel"/>
          <w:bCs/>
          <w:sz w:val="21"/>
          <w:szCs w:val="21"/>
        </w:rPr>
        <w:t xml:space="preserve">van de aannemer </w:t>
      </w:r>
      <w:r w:rsidRPr="00F70EAF">
        <w:rPr>
          <w:rFonts w:ascii="Corbel" w:eastAsia="Calibri" w:hAnsi="Corbel" w:cs="Corbel"/>
          <w:bCs/>
          <w:sz w:val="21"/>
          <w:szCs w:val="21"/>
        </w:rPr>
        <w:t>met het reinigen van de plein- en straat</w:t>
      </w:r>
      <w:r w:rsidR="00C504E5">
        <w:rPr>
          <w:rFonts w:ascii="Corbel" w:eastAsia="Calibri" w:hAnsi="Corbel" w:cs="Corbel"/>
          <w:bCs/>
          <w:sz w:val="21"/>
          <w:szCs w:val="21"/>
        </w:rPr>
        <w:t>feesten.</w:t>
      </w:r>
    </w:p>
    <w:p w:rsidR="004224D5" w:rsidRPr="00F70EAF" w:rsidRDefault="004224D5" w:rsidP="009C7C7F">
      <w:pPr>
        <w:rPr>
          <w:rFonts w:ascii="Corbel" w:eastAsia="Calibri" w:hAnsi="Corbel" w:cs="Corbel"/>
          <w:b/>
          <w:bCs/>
          <w:sz w:val="21"/>
          <w:szCs w:val="21"/>
        </w:rPr>
      </w:pPr>
    </w:p>
    <w:p w:rsidR="00037C55" w:rsidRPr="00F70EAF" w:rsidRDefault="009F13FD" w:rsidP="00F70EAF">
      <w:pPr>
        <w:pStyle w:val="Lijstalinea"/>
        <w:numPr>
          <w:ilvl w:val="1"/>
          <w:numId w:val="8"/>
        </w:numPr>
        <w:rPr>
          <w:rFonts w:ascii="Corbel" w:eastAsia="Calibri" w:hAnsi="Corbel" w:cs="Corbel"/>
          <w:b/>
          <w:bCs/>
          <w:sz w:val="21"/>
          <w:szCs w:val="21"/>
        </w:rPr>
      </w:pPr>
      <w:r w:rsidRPr="00F70EAF">
        <w:rPr>
          <w:rFonts w:ascii="Corbel" w:eastAsia="Calibri" w:hAnsi="Corbel" w:cs="Corbel"/>
          <w:b/>
          <w:bCs/>
          <w:sz w:val="21"/>
          <w:szCs w:val="21"/>
        </w:rPr>
        <w:t xml:space="preserve">Zondag </w:t>
      </w:r>
      <w:r w:rsidR="00037C55" w:rsidRPr="00F70EAF">
        <w:rPr>
          <w:rFonts w:ascii="Corbel" w:eastAsia="Calibri" w:hAnsi="Corbel" w:cs="Corbel"/>
          <w:b/>
          <w:bCs/>
          <w:sz w:val="21"/>
          <w:szCs w:val="21"/>
        </w:rPr>
        <w:t xml:space="preserve"> </w:t>
      </w:r>
    </w:p>
    <w:p w:rsidR="001B7EA4" w:rsidRPr="00F70EAF" w:rsidRDefault="001B7EA4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1B7EA4" w:rsidRPr="005F7B1F" w:rsidRDefault="00821A0B" w:rsidP="005F7B1F">
      <w:pPr>
        <w:pStyle w:val="Lijstalinea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5F7B1F">
        <w:rPr>
          <w:rFonts w:ascii="Corbel" w:eastAsia="Calibri" w:hAnsi="Corbel" w:cs="Corbel"/>
          <w:bCs/>
          <w:sz w:val="21"/>
          <w:szCs w:val="21"/>
        </w:rPr>
        <w:t>Containers</w:t>
      </w:r>
    </w:p>
    <w:p w:rsidR="001B7EA4" w:rsidRPr="00F70EAF" w:rsidRDefault="000526EB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 xml:space="preserve">De containers die extra ingezet zijn voor de plein- en straatfeesten worden vanaf de middag afgevoerd. </w:t>
      </w:r>
    </w:p>
    <w:p w:rsidR="003A7FE3" w:rsidRPr="00F70EAF" w:rsidRDefault="003A7FE3" w:rsidP="003A7FE3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0526EB" w:rsidRPr="005F7B1F" w:rsidRDefault="000526EB" w:rsidP="005F7B1F">
      <w:pPr>
        <w:pStyle w:val="Lijstalinea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5F7B1F">
        <w:rPr>
          <w:rFonts w:ascii="Corbel" w:eastAsia="Calibri" w:hAnsi="Corbel" w:cs="Corbel"/>
          <w:bCs/>
          <w:sz w:val="21"/>
          <w:szCs w:val="21"/>
        </w:rPr>
        <w:t>Reiniging Dam</w:t>
      </w:r>
    </w:p>
    <w:p w:rsidR="009F13FD" w:rsidRDefault="000526EB" w:rsidP="000526EB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Vanaf 23:30 uur start een apart team</w:t>
      </w:r>
      <w:r w:rsidR="00C504E5">
        <w:rPr>
          <w:rFonts w:ascii="Corbel" w:eastAsia="Calibri" w:hAnsi="Corbel" w:cs="Corbel"/>
          <w:bCs/>
          <w:sz w:val="21"/>
          <w:szCs w:val="21"/>
        </w:rPr>
        <w:t xml:space="preserve"> van de aannemer</w:t>
      </w:r>
      <w:r w:rsidRPr="00F70EAF">
        <w:rPr>
          <w:rFonts w:ascii="Corbel" w:eastAsia="Calibri" w:hAnsi="Corbel" w:cs="Corbel"/>
          <w:bCs/>
          <w:sz w:val="21"/>
          <w:szCs w:val="21"/>
        </w:rPr>
        <w:t xml:space="preserve"> met het reinigen van de Dam.</w:t>
      </w:r>
    </w:p>
    <w:p w:rsidR="00523518" w:rsidRPr="00F70EAF" w:rsidRDefault="00523518" w:rsidP="000526EB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/>
          <w:bCs/>
          <w:sz w:val="21"/>
          <w:szCs w:val="21"/>
        </w:rPr>
      </w:pPr>
    </w:p>
    <w:p w:rsidR="009F13FD" w:rsidRPr="005F7B1F" w:rsidRDefault="009F13FD" w:rsidP="005F7B1F">
      <w:pPr>
        <w:pStyle w:val="Lijstalinea"/>
        <w:widowControl w:val="0"/>
        <w:numPr>
          <w:ilvl w:val="1"/>
          <w:numId w:val="8"/>
        </w:numPr>
        <w:autoSpaceDE w:val="0"/>
        <w:autoSpaceDN w:val="0"/>
        <w:adjustRightInd w:val="0"/>
        <w:rPr>
          <w:rFonts w:ascii="Corbel" w:eastAsia="Calibri" w:hAnsi="Corbel" w:cs="Corbel"/>
          <w:b/>
          <w:bCs/>
          <w:sz w:val="21"/>
          <w:szCs w:val="21"/>
        </w:rPr>
      </w:pPr>
      <w:r w:rsidRPr="005F7B1F">
        <w:rPr>
          <w:rFonts w:ascii="Corbel" w:eastAsia="Calibri" w:hAnsi="Corbel" w:cs="Corbel"/>
          <w:b/>
          <w:bCs/>
          <w:sz w:val="21"/>
          <w:szCs w:val="21"/>
        </w:rPr>
        <w:t xml:space="preserve">Maandag  </w:t>
      </w:r>
    </w:p>
    <w:p w:rsidR="000526EB" w:rsidRPr="00F70EAF" w:rsidRDefault="000526EB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9F13FD" w:rsidRPr="005F7B1F" w:rsidRDefault="009F13FD" w:rsidP="005F7B1F">
      <w:pPr>
        <w:pStyle w:val="Lijstalinea"/>
        <w:widowControl w:val="0"/>
        <w:numPr>
          <w:ilvl w:val="0"/>
          <w:numId w:val="12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5F7B1F">
        <w:rPr>
          <w:rFonts w:ascii="Corbel" w:eastAsia="Calibri" w:hAnsi="Corbel" w:cs="Corbel"/>
          <w:bCs/>
          <w:sz w:val="21"/>
          <w:szCs w:val="21"/>
        </w:rPr>
        <w:t>Containers</w:t>
      </w:r>
    </w:p>
    <w:p w:rsidR="00E32A8E" w:rsidRPr="00F70EAF" w:rsidRDefault="009F13FD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De conta</w:t>
      </w:r>
      <w:r w:rsidR="00494C2B" w:rsidRPr="00F70EAF">
        <w:rPr>
          <w:rFonts w:ascii="Corbel" w:eastAsia="Calibri" w:hAnsi="Corbel" w:cs="Corbel"/>
          <w:bCs/>
          <w:sz w:val="21"/>
          <w:szCs w:val="21"/>
        </w:rPr>
        <w:t>iners die ingezet zijn op de Dam</w:t>
      </w:r>
      <w:r w:rsidRPr="00F70EAF">
        <w:rPr>
          <w:rFonts w:ascii="Corbel" w:eastAsia="Calibri" w:hAnsi="Corbel" w:cs="Corbel"/>
          <w:bCs/>
          <w:sz w:val="21"/>
          <w:szCs w:val="21"/>
        </w:rPr>
        <w:t xml:space="preserve"> worden afgevoerd. </w:t>
      </w:r>
    </w:p>
    <w:p w:rsidR="003B2807" w:rsidRPr="00F70EAF" w:rsidRDefault="003B2807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EF7009" w:rsidRPr="00F70EAF" w:rsidRDefault="00EF7009" w:rsidP="00EC3A1D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D40B10" w:rsidRPr="00F70EAF" w:rsidRDefault="00D40B10" w:rsidP="00D40B10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/>
          <w:bCs/>
          <w:sz w:val="21"/>
          <w:szCs w:val="21"/>
          <w:u w:val="single"/>
        </w:rPr>
      </w:pPr>
      <w:r w:rsidRPr="00F70EAF">
        <w:rPr>
          <w:rFonts w:ascii="Corbel" w:eastAsia="Calibri" w:hAnsi="Corbel" w:cs="Corbel"/>
          <w:b/>
          <w:bCs/>
          <w:sz w:val="21"/>
          <w:szCs w:val="21"/>
          <w:u w:val="single"/>
        </w:rPr>
        <w:t xml:space="preserve">Aanvullende Uitvoeringseisen </w:t>
      </w:r>
    </w:p>
    <w:p w:rsidR="00D40B10" w:rsidRPr="00F70EAF" w:rsidRDefault="00D40B10" w:rsidP="00D40B10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D40B10" w:rsidRPr="00F70EAF" w:rsidRDefault="00D40B10" w:rsidP="00D40B10">
      <w:pPr>
        <w:pStyle w:val="Lijstalinea"/>
        <w:numPr>
          <w:ilvl w:val="0"/>
          <w:numId w:val="3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Alleen inzet van elektrische bladblazers toegestaan</w:t>
      </w:r>
      <w:r>
        <w:rPr>
          <w:rFonts w:ascii="Corbel" w:eastAsia="Calibri" w:hAnsi="Corbel" w:cs="Corbel"/>
          <w:bCs/>
          <w:sz w:val="21"/>
          <w:szCs w:val="21"/>
        </w:rPr>
        <w:t>.</w:t>
      </w:r>
    </w:p>
    <w:p w:rsidR="00D40B10" w:rsidRPr="00F70EAF" w:rsidRDefault="00D40B10" w:rsidP="00D40B10">
      <w:pPr>
        <w:pStyle w:val="Lijstalinea"/>
        <w:numPr>
          <w:ilvl w:val="0"/>
          <w:numId w:val="3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 xml:space="preserve">Inzet </w:t>
      </w:r>
      <w:r>
        <w:rPr>
          <w:rFonts w:ascii="Corbel" w:eastAsia="Calibri" w:hAnsi="Corbel" w:cs="Corbel"/>
          <w:bCs/>
          <w:sz w:val="21"/>
          <w:szCs w:val="21"/>
        </w:rPr>
        <w:t>van trekkers is niet toegestaan.</w:t>
      </w:r>
    </w:p>
    <w:p w:rsidR="00D40B10" w:rsidRPr="00F70EAF" w:rsidRDefault="00D40B10" w:rsidP="00D40B10">
      <w:pPr>
        <w:pStyle w:val="Lijstalinea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De verwerkingskosten voor het afval worden achteraf op basis van het daadwerkelijke afgevoerde gewicht doorberekend</w:t>
      </w:r>
      <w:r>
        <w:rPr>
          <w:rFonts w:ascii="Corbel" w:eastAsia="Calibri" w:hAnsi="Corbel" w:cs="Corbel"/>
          <w:bCs/>
          <w:sz w:val="21"/>
          <w:szCs w:val="21"/>
        </w:rPr>
        <w:t xml:space="preserve"> of afval moet worden gestort op een stortlocatie binnen 10 km. </w:t>
      </w:r>
    </w:p>
    <w:p w:rsidR="00EF7009" w:rsidRPr="00F70EAF" w:rsidRDefault="00EF7009" w:rsidP="00D40B10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sectPr w:rsidR="00EF7009" w:rsidRPr="00F70EAF" w:rsidSect="007063C8">
      <w:footerReference w:type="even" r:id="rId10"/>
      <w:footerReference w:type="default" r:id="rId11"/>
      <w:headerReference w:type="first" r:id="rId12"/>
      <w:pgSz w:w="11906" w:h="16838"/>
      <w:pgMar w:top="1418" w:right="567" w:bottom="1418" w:left="1418" w:header="709" w:footer="709" w:gutter="0"/>
      <w:pgNumType w:chapStyle="1"/>
      <w:cols w:space="708"/>
      <w:titlePg/>
      <w:docGrid w:linePitch="2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A1B" w:rsidRDefault="00534A1B" w:rsidP="00A13035">
      <w:r>
        <w:separator/>
      </w:r>
    </w:p>
  </w:endnote>
  <w:endnote w:type="continuationSeparator" w:id="0">
    <w:p w:rsidR="00534A1B" w:rsidRDefault="00534A1B" w:rsidP="00A13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44" w:rsidRDefault="00121344" w:rsidP="00FC6201">
    <w:pPr>
      <w:pStyle w:val="Voettekst"/>
      <w:framePr w:wrap="none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121344" w:rsidRDefault="0012134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44" w:rsidRPr="007063C8" w:rsidRDefault="00121344" w:rsidP="00FC6201">
    <w:pPr>
      <w:pStyle w:val="Voettekst"/>
      <w:framePr w:wrap="none" w:vAnchor="text" w:hAnchor="margin" w:xAlign="center" w:y="1"/>
      <w:rPr>
        <w:rStyle w:val="Paginanummer"/>
        <w:rFonts w:ascii="Corbel" w:hAnsi="Corbel"/>
        <w:sz w:val="20"/>
        <w:szCs w:val="20"/>
      </w:rPr>
    </w:pPr>
    <w:r w:rsidRPr="007063C8">
      <w:rPr>
        <w:rStyle w:val="Paginanummer"/>
        <w:rFonts w:ascii="Corbel" w:hAnsi="Corbel"/>
        <w:sz w:val="20"/>
        <w:szCs w:val="20"/>
      </w:rPr>
      <w:fldChar w:fldCharType="begin"/>
    </w:r>
    <w:r w:rsidRPr="007063C8">
      <w:rPr>
        <w:rStyle w:val="Paginanummer"/>
        <w:rFonts w:ascii="Corbel" w:hAnsi="Corbel"/>
        <w:sz w:val="20"/>
        <w:szCs w:val="20"/>
      </w:rPr>
      <w:instrText xml:space="preserve">PAGE  </w:instrText>
    </w:r>
    <w:r w:rsidRPr="007063C8">
      <w:rPr>
        <w:rStyle w:val="Paginanummer"/>
        <w:rFonts w:ascii="Corbel" w:hAnsi="Corbel"/>
        <w:sz w:val="20"/>
        <w:szCs w:val="20"/>
      </w:rPr>
      <w:fldChar w:fldCharType="separate"/>
    </w:r>
    <w:r w:rsidR="00651995">
      <w:rPr>
        <w:rStyle w:val="Paginanummer"/>
        <w:rFonts w:ascii="Corbel" w:hAnsi="Corbel"/>
        <w:noProof/>
        <w:sz w:val="20"/>
        <w:szCs w:val="20"/>
      </w:rPr>
      <w:t>2</w:t>
    </w:r>
    <w:r w:rsidRPr="007063C8">
      <w:rPr>
        <w:rStyle w:val="Paginanummer"/>
        <w:rFonts w:ascii="Corbel" w:hAnsi="Corbel"/>
        <w:sz w:val="20"/>
        <w:szCs w:val="20"/>
      </w:rPr>
      <w:fldChar w:fldCharType="end"/>
    </w:r>
  </w:p>
  <w:p w:rsidR="00121344" w:rsidRDefault="00121344" w:rsidP="009D7087">
    <w:pPr>
      <w:pStyle w:val="Voettekst"/>
      <w:tabs>
        <w:tab w:val="clear" w:pos="4513"/>
        <w:tab w:val="clear" w:pos="9026"/>
        <w:tab w:val="left" w:pos="6969"/>
      </w:tabs>
    </w:pPr>
    <w:r>
      <w:rPr>
        <w:rFonts w:ascii="Helvetica" w:hAnsi="Helvetica" w:cs="Helvetica"/>
        <w:noProof/>
      </w:rPr>
      <w:drawing>
        <wp:anchor distT="0" distB="0" distL="114300" distR="114300" simplePos="0" relativeHeight="251658240" behindDoc="0" locked="0" layoutInCell="1" allowOverlap="1" wp14:anchorId="505E8902" wp14:editId="55BB01D1">
          <wp:simplePos x="0" y="0"/>
          <wp:positionH relativeFrom="column">
            <wp:posOffset>-432435</wp:posOffset>
          </wp:positionH>
          <wp:positionV relativeFrom="paragraph">
            <wp:posOffset>65405</wp:posOffset>
          </wp:positionV>
          <wp:extent cx="800735" cy="489585"/>
          <wp:effectExtent l="0" t="0" r="12065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7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</w:p>
  <w:p w:rsidR="00121344" w:rsidRDefault="00121344">
    <w:pPr>
      <w:pStyle w:val="Voettekst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A1B" w:rsidRDefault="00534A1B" w:rsidP="00A13035">
      <w:r>
        <w:separator/>
      </w:r>
    </w:p>
  </w:footnote>
  <w:footnote w:type="continuationSeparator" w:id="0">
    <w:p w:rsidR="00534A1B" w:rsidRDefault="00534A1B" w:rsidP="00A13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3202F3" w:rsidRPr="00651995" w:rsidTr="00930FE1">
      <w:tc>
        <w:tcPr>
          <w:tcW w:w="6464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3202F3" w:rsidRPr="00651995" w:rsidRDefault="003202F3" w:rsidP="00930FE1">
          <w:pPr>
            <w:pStyle w:val="Koptekst"/>
            <w:rPr>
              <w:rFonts w:ascii="Corbel" w:hAnsi="Corbel"/>
              <w:sz w:val="16"/>
              <w:szCs w:val="16"/>
            </w:rPr>
          </w:pPr>
          <w:r w:rsidRPr="00651995">
            <w:rPr>
              <w:rFonts w:ascii="Corbel" w:hAnsi="Corbel"/>
              <w:sz w:val="16"/>
              <w:szCs w:val="16"/>
            </w:rPr>
            <w:t>Gemeente Amsterdam</w:t>
          </w:r>
        </w:p>
        <w:p w:rsidR="003202F3" w:rsidRPr="00651995" w:rsidRDefault="003202F3" w:rsidP="00930FE1">
          <w:pPr>
            <w:pStyle w:val="Koptekst"/>
            <w:rPr>
              <w:rFonts w:ascii="Corbel" w:hAnsi="Corbel"/>
              <w:sz w:val="16"/>
              <w:szCs w:val="16"/>
            </w:rPr>
          </w:pPr>
          <w:r w:rsidRPr="00651995">
            <w:rPr>
              <w:rFonts w:ascii="Corbel" w:hAnsi="Corbel"/>
              <w:sz w:val="16"/>
              <w:szCs w:val="16"/>
            </w:rPr>
            <w:t xml:space="preserve">AI </w:t>
          </w:r>
          <w:r w:rsidR="00651995" w:rsidRPr="00651995">
            <w:rPr>
              <w:rFonts w:ascii="Corbel" w:hAnsi="Corbel"/>
              <w:sz w:val="16"/>
              <w:szCs w:val="16"/>
            </w:rPr>
            <w:t>2020-0081</w:t>
          </w:r>
          <w:r w:rsidRPr="00651995">
            <w:rPr>
              <w:rFonts w:ascii="Corbel" w:hAnsi="Corbel"/>
              <w:sz w:val="16"/>
              <w:szCs w:val="16"/>
            </w:rPr>
            <w:t xml:space="preserve"> </w:t>
          </w:r>
          <w:r w:rsidR="00651995" w:rsidRPr="00651995">
            <w:rPr>
              <w:rFonts w:ascii="Corbel" w:hAnsi="Corbel"/>
              <w:sz w:val="16"/>
              <w:szCs w:val="16"/>
            </w:rPr>
            <w:t>Reiniging evenementen</w:t>
          </w:r>
        </w:p>
        <w:p w:rsidR="003202F3" w:rsidRPr="00651995" w:rsidRDefault="003202F3" w:rsidP="00651995">
          <w:pPr>
            <w:pStyle w:val="Koptekst"/>
            <w:rPr>
              <w:rFonts w:ascii="Corbel" w:hAnsi="Corbel"/>
              <w:sz w:val="16"/>
              <w:szCs w:val="16"/>
            </w:rPr>
          </w:pPr>
          <w:r w:rsidRPr="00651995">
            <w:rPr>
              <w:rFonts w:ascii="Corbel" w:hAnsi="Corbel"/>
              <w:sz w:val="16"/>
              <w:szCs w:val="16"/>
            </w:rPr>
            <w:t xml:space="preserve">Programma van Eisen </w:t>
          </w:r>
          <w:r w:rsidR="00651995" w:rsidRPr="00651995">
            <w:rPr>
              <w:rFonts w:ascii="Corbel" w:hAnsi="Corbel"/>
              <w:sz w:val="16"/>
              <w:szCs w:val="16"/>
            </w:rPr>
            <w:t>Pride</w:t>
          </w:r>
        </w:p>
      </w:tc>
      <w:tc>
        <w:tcPr>
          <w:tcW w:w="2495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3202F3" w:rsidRPr="00651995" w:rsidRDefault="003202F3" w:rsidP="00930FE1">
          <w:pPr>
            <w:pStyle w:val="Koptekst"/>
            <w:rPr>
              <w:rFonts w:ascii="Corbel" w:hAnsi="Corbel"/>
              <w:noProof/>
              <w:sz w:val="16"/>
              <w:szCs w:val="16"/>
            </w:rPr>
          </w:pPr>
          <w:r w:rsidRPr="00651995">
            <w:rPr>
              <w:rFonts w:ascii="Corbel" w:hAnsi="Corbel"/>
              <w:noProof/>
              <w:sz w:val="16"/>
              <w:szCs w:val="16"/>
            </w:rPr>
            <w:t>Versie 1</w:t>
          </w:r>
        </w:p>
        <w:p w:rsidR="00651995" w:rsidRPr="00651995" w:rsidRDefault="00651995" w:rsidP="00930FE1">
          <w:pPr>
            <w:pStyle w:val="Koptekst"/>
            <w:rPr>
              <w:rFonts w:ascii="Corbel" w:hAnsi="Corbel"/>
              <w:noProof/>
              <w:sz w:val="16"/>
              <w:szCs w:val="16"/>
            </w:rPr>
          </w:pPr>
          <w:r w:rsidRPr="00651995">
            <w:rPr>
              <w:rFonts w:ascii="Corbel" w:hAnsi="Corbel"/>
              <w:noProof/>
              <w:sz w:val="16"/>
              <w:szCs w:val="16"/>
            </w:rPr>
            <w:t>13-05-2020</w:t>
          </w:r>
        </w:p>
        <w:p w:rsidR="003202F3" w:rsidRPr="00651995" w:rsidRDefault="003202F3" w:rsidP="00930FE1">
          <w:pPr>
            <w:pStyle w:val="Koptekst"/>
            <w:rPr>
              <w:rFonts w:ascii="Corbel" w:hAnsi="Corbel"/>
              <w:sz w:val="16"/>
              <w:szCs w:val="16"/>
            </w:rPr>
          </w:pPr>
          <w:r w:rsidRPr="00651995">
            <w:rPr>
              <w:rFonts w:ascii="Corbel" w:hAnsi="Corbel"/>
              <w:noProof/>
              <w:sz w:val="16"/>
              <w:szCs w:val="16"/>
            </w:rPr>
            <w:t xml:space="preserve">Pagina </w:t>
          </w:r>
          <w:r w:rsidRPr="00651995">
            <w:rPr>
              <w:rFonts w:ascii="Corbel" w:hAnsi="Corbel"/>
              <w:noProof/>
              <w:sz w:val="16"/>
              <w:szCs w:val="16"/>
            </w:rPr>
            <w:fldChar w:fldCharType="begin"/>
          </w:r>
          <w:r w:rsidRPr="00651995">
            <w:rPr>
              <w:rFonts w:ascii="Corbel" w:hAnsi="Corbel"/>
              <w:noProof/>
              <w:sz w:val="16"/>
              <w:szCs w:val="16"/>
            </w:rPr>
            <w:instrText xml:space="preserve"> PAGE </w:instrText>
          </w:r>
          <w:r w:rsidRPr="00651995">
            <w:rPr>
              <w:rFonts w:ascii="Corbel" w:hAnsi="Corbel"/>
              <w:noProof/>
              <w:sz w:val="16"/>
              <w:szCs w:val="16"/>
            </w:rPr>
            <w:fldChar w:fldCharType="separate"/>
          </w:r>
          <w:r w:rsidR="00651995">
            <w:rPr>
              <w:rFonts w:ascii="Corbel" w:hAnsi="Corbel"/>
              <w:noProof/>
              <w:sz w:val="16"/>
              <w:szCs w:val="16"/>
            </w:rPr>
            <w:t>1</w:t>
          </w:r>
          <w:r w:rsidRPr="00651995">
            <w:rPr>
              <w:rFonts w:ascii="Corbel" w:hAnsi="Corbel"/>
              <w:noProof/>
              <w:sz w:val="16"/>
              <w:szCs w:val="16"/>
            </w:rPr>
            <w:fldChar w:fldCharType="end"/>
          </w:r>
          <w:r w:rsidRPr="00651995">
            <w:rPr>
              <w:rFonts w:ascii="Corbel" w:hAnsi="Corbel"/>
              <w:noProof/>
              <w:sz w:val="16"/>
              <w:szCs w:val="16"/>
            </w:rPr>
            <w:t xml:space="preserve"> van </w:t>
          </w:r>
          <w:r w:rsidRPr="00651995">
            <w:rPr>
              <w:rFonts w:ascii="Corbel" w:hAnsi="Corbel"/>
              <w:noProof/>
              <w:sz w:val="16"/>
              <w:szCs w:val="16"/>
            </w:rPr>
            <w:fldChar w:fldCharType="begin"/>
          </w:r>
          <w:r w:rsidRPr="00651995">
            <w:rPr>
              <w:rFonts w:ascii="Corbel" w:hAnsi="Corbel"/>
              <w:noProof/>
              <w:sz w:val="16"/>
              <w:szCs w:val="16"/>
            </w:rPr>
            <w:instrText xml:space="preserve"> NUMPAGES </w:instrText>
          </w:r>
          <w:r w:rsidRPr="00651995">
            <w:rPr>
              <w:rFonts w:ascii="Corbel" w:hAnsi="Corbel"/>
              <w:noProof/>
              <w:sz w:val="16"/>
              <w:szCs w:val="16"/>
            </w:rPr>
            <w:fldChar w:fldCharType="separate"/>
          </w:r>
          <w:r w:rsidR="00651995">
            <w:rPr>
              <w:rFonts w:ascii="Corbel" w:hAnsi="Corbel"/>
              <w:noProof/>
              <w:sz w:val="16"/>
              <w:szCs w:val="16"/>
            </w:rPr>
            <w:t>2</w:t>
          </w:r>
          <w:r w:rsidRPr="00651995">
            <w:rPr>
              <w:rFonts w:ascii="Corbel" w:hAnsi="Corbel"/>
              <w:noProof/>
              <w:sz w:val="16"/>
              <w:szCs w:val="16"/>
            </w:rPr>
            <w:fldChar w:fldCharType="end"/>
          </w:r>
        </w:p>
      </w:tc>
    </w:tr>
  </w:tbl>
  <w:p w:rsidR="003202F3" w:rsidRPr="00651995" w:rsidRDefault="003202F3">
    <w:pPr>
      <w:pStyle w:val="Koptekst"/>
      <w:rPr>
        <w:rFonts w:ascii="Corbel" w:hAnsi="Corbe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2F42D80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5A39BD"/>
    <w:multiLevelType w:val="hybridMultilevel"/>
    <w:tmpl w:val="B5C834D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73E82"/>
    <w:multiLevelType w:val="hybridMultilevel"/>
    <w:tmpl w:val="9544C2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5250B"/>
    <w:multiLevelType w:val="multilevel"/>
    <w:tmpl w:val="8378F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8045D9B"/>
    <w:multiLevelType w:val="hybridMultilevel"/>
    <w:tmpl w:val="287CA75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8418B"/>
    <w:multiLevelType w:val="hybridMultilevel"/>
    <w:tmpl w:val="29F85D0A"/>
    <w:lvl w:ilvl="0" w:tplc="9EA6B868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0377B"/>
    <w:multiLevelType w:val="hybridMultilevel"/>
    <w:tmpl w:val="0CA8FD52"/>
    <w:lvl w:ilvl="0" w:tplc="42A0726C">
      <w:numFmt w:val="bullet"/>
      <w:lvlText w:val="-"/>
      <w:lvlJc w:val="left"/>
      <w:pPr>
        <w:ind w:left="720" w:hanging="360"/>
      </w:pPr>
      <w:rPr>
        <w:rFonts w:ascii="Corbel" w:eastAsia="Calibri" w:hAnsi="Corbel" w:cs="Corbe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CE7EF9"/>
    <w:multiLevelType w:val="multilevel"/>
    <w:tmpl w:val="287CA75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50BD0"/>
    <w:multiLevelType w:val="hybridMultilevel"/>
    <w:tmpl w:val="5260A56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73228"/>
    <w:multiLevelType w:val="hybridMultilevel"/>
    <w:tmpl w:val="EA3CB9C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B0352C"/>
    <w:multiLevelType w:val="hybridMultilevel"/>
    <w:tmpl w:val="5488675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A129D"/>
    <w:multiLevelType w:val="hybridMultilevel"/>
    <w:tmpl w:val="8CD09AC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4309C0"/>
    <w:multiLevelType w:val="multilevel"/>
    <w:tmpl w:val="561491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0"/>
  </w:num>
  <w:num w:numId="6">
    <w:abstractNumId w:val="1"/>
  </w:num>
  <w:num w:numId="7">
    <w:abstractNumId w:val="3"/>
  </w:num>
  <w:num w:numId="8">
    <w:abstractNumId w:val="12"/>
  </w:num>
  <w:num w:numId="9">
    <w:abstractNumId w:val="8"/>
  </w:num>
  <w:num w:numId="10">
    <w:abstractNumId w:val="4"/>
  </w:num>
  <w:num w:numId="11">
    <w:abstractNumId w:val="7"/>
  </w:num>
  <w:num w:numId="12">
    <w:abstractNumId w:val="11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035"/>
    <w:rsid w:val="000002BD"/>
    <w:rsid w:val="0000099A"/>
    <w:rsid w:val="00000DA0"/>
    <w:rsid w:val="00003CFE"/>
    <w:rsid w:val="000042E9"/>
    <w:rsid w:val="000044B2"/>
    <w:rsid w:val="00004C43"/>
    <w:rsid w:val="00004E5B"/>
    <w:rsid w:val="000059B8"/>
    <w:rsid w:val="00006B7E"/>
    <w:rsid w:val="000108F3"/>
    <w:rsid w:val="00011E94"/>
    <w:rsid w:val="00015BB2"/>
    <w:rsid w:val="0001717A"/>
    <w:rsid w:val="00017913"/>
    <w:rsid w:val="00020433"/>
    <w:rsid w:val="00020744"/>
    <w:rsid w:val="000208FF"/>
    <w:rsid w:val="000235F4"/>
    <w:rsid w:val="000236A0"/>
    <w:rsid w:val="000309D5"/>
    <w:rsid w:val="00030C5D"/>
    <w:rsid w:val="00031E2A"/>
    <w:rsid w:val="00032AB9"/>
    <w:rsid w:val="00032B8A"/>
    <w:rsid w:val="00034F67"/>
    <w:rsid w:val="00036A3C"/>
    <w:rsid w:val="00037C55"/>
    <w:rsid w:val="00042D65"/>
    <w:rsid w:val="00042E03"/>
    <w:rsid w:val="00043D8A"/>
    <w:rsid w:val="00045CCF"/>
    <w:rsid w:val="00051E57"/>
    <w:rsid w:val="000526EB"/>
    <w:rsid w:val="00054088"/>
    <w:rsid w:val="00057EA2"/>
    <w:rsid w:val="000600F3"/>
    <w:rsid w:val="000609D1"/>
    <w:rsid w:val="00064C72"/>
    <w:rsid w:val="00065C94"/>
    <w:rsid w:val="0006614D"/>
    <w:rsid w:val="00071AF0"/>
    <w:rsid w:val="00072ACE"/>
    <w:rsid w:val="00073394"/>
    <w:rsid w:val="00073E7B"/>
    <w:rsid w:val="00076287"/>
    <w:rsid w:val="0007665F"/>
    <w:rsid w:val="00080096"/>
    <w:rsid w:val="00081471"/>
    <w:rsid w:val="000816E9"/>
    <w:rsid w:val="000827A6"/>
    <w:rsid w:val="00082B10"/>
    <w:rsid w:val="000837D7"/>
    <w:rsid w:val="00083AEC"/>
    <w:rsid w:val="00084D26"/>
    <w:rsid w:val="000855E6"/>
    <w:rsid w:val="000860B5"/>
    <w:rsid w:val="00086B11"/>
    <w:rsid w:val="000903D5"/>
    <w:rsid w:val="000910E8"/>
    <w:rsid w:val="0009177C"/>
    <w:rsid w:val="00091A7A"/>
    <w:rsid w:val="00092164"/>
    <w:rsid w:val="0009232E"/>
    <w:rsid w:val="00092FCE"/>
    <w:rsid w:val="000955B3"/>
    <w:rsid w:val="00095C66"/>
    <w:rsid w:val="00096150"/>
    <w:rsid w:val="00097E38"/>
    <w:rsid w:val="000A03F4"/>
    <w:rsid w:val="000A19A3"/>
    <w:rsid w:val="000A1C24"/>
    <w:rsid w:val="000A26F5"/>
    <w:rsid w:val="000A28E2"/>
    <w:rsid w:val="000A52A6"/>
    <w:rsid w:val="000A57D2"/>
    <w:rsid w:val="000A5C44"/>
    <w:rsid w:val="000A6CC5"/>
    <w:rsid w:val="000A7080"/>
    <w:rsid w:val="000A78B1"/>
    <w:rsid w:val="000A7A6A"/>
    <w:rsid w:val="000A7A72"/>
    <w:rsid w:val="000B0CE0"/>
    <w:rsid w:val="000B0D6D"/>
    <w:rsid w:val="000B1C0B"/>
    <w:rsid w:val="000B1D4A"/>
    <w:rsid w:val="000B2B9F"/>
    <w:rsid w:val="000B3888"/>
    <w:rsid w:val="000B42AC"/>
    <w:rsid w:val="000B5BDD"/>
    <w:rsid w:val="000B75D9"/>
    <w:rsid w:val="000C1C8A"/>
    <w:rsid w:val="000C2E2C"/>
    <w:rsid w:val="000C5C2E"/>
    <w:rsid w:val="000C6A67"/>
    <w:rsid w:val="000D0C1B"/>
    <w:rsid w:val="000D20C6"/>
    <w:rsid w:val="000D36C9"/>
    <w:rsid w:val="000D4890"/>
    <w:rsid w:val="000D576C"/>
    <w:rsid w:val="000D6184"/>
    <w:rsid w:val="000D705B"/>
    <w:rsid w:val="000E0C66"/>
    <w:rsid w:val="000E1C30"/>
    <w:rsid w:val="000E42BB"/>
    <w:rsid w:val="000E4EFA"/>
    <w:rsid w:val="000E4F23"/>
    <w:rsid w:val="000E5C10"/>
    <w:rsid w:val="000F1DB0"/>
    <w:rsid w:val="000F1EC0"/>
    <w:rsid w:val="000F1F9E"/>
    <w:rsid w:val="000F2E2B"/>
    <w:rsid w:val="000F2F17"/>
    <w:rsid w:val="000F7439"/>
    <w:rsid w:val="000F762D"/>
    <w:rsid w:val="000F7CAD"/>
    <w:rsid w:val="0010149E"/>
    <w:rsid w:val="00102BA4"/>
    <w:rsid w:val="00102E08"/>
    <w:rsid w:val="00102E37"/>
    <w:rsid w:val="0010364C"/>
    <w:rsid w:val="00105867"/>
    <w:rsid w:val="00106009"/>
    <w:rsid w:val="00107ABD"/>
    <w:rsid w:val="00115B6F"/>
    <w:rsid w:val="00121344"/>
    <w:rsid w:val="00121ED7"/>
    <w:rsid w:val="00122BF8"/>
    <w:rsid w:val="001233C3"/>
    <w:rsid w:val="00124359"/>
    <w:rsid w:val="00124756"/>
    <w:rsid w:val="00124A6C"/>
    <w:rsid w:val="00125029"/>
    <w:rsid w:val="00125721"/>
    <w:rsid w:val="00126396"/>
    <w:rsid w:val="00126D7F"/>
    <w:rsid w:val="00127915"/>
    <w:rsid w:val="001301A6"/>
    <w:rsid w:val="001302B4"/>
    <w:rsid w:val="00130D73"/>
    <w:rsid w:val="00131A2D"/>
    <w:rsid w:val="00131D99"/>
    <w:rsid w:val="0013294A"/>
    <w:rsid w:val="001333C9"/>
    <w:rsid w:val="001333EC"/>
    <w:rsid w:val="00134272"/>
    <w:rsid w:val="0013511F"/>
    <w:rsid w:val="00136748"/>
    <w:rsid w:val="00137466"/>
    <w:rsid w:val="00137BE8"/>
    <w:rsid w:val="00142622"/>
    <w:rsid w:val="00142BA1"/>
    <w:rsid w:val="00142D5E"/>
    <w:rsid w:val="001438DD"/>
    <w:rsid w:val="00143B4F"/>
    <w:rsid w:val="00143E53"/>
    <w:rsid w:val="0014416A"/>
    <w:rsid w:val="00144406"/>
    <w:rsid w:val="001445C0"/>
    <w:rsid w:val="0014520E"/>
    <w:rsid w:val="00145DDB"/>
    <w:rsid w:val="00146655"/>
    <w:rsid w:val="00147149"/>
    <w:rsid w:val="00151594"/>
    <w:rsid w:val="001518EA"/>
    <w:rsid w:val="00151E7E"/>
    <w:rsid w:val="00154103"/>
    <w:rsid w:val="00154EBE"/>
    <w:rsid w:val="00155064"/>
    <w:rsid w:val="00156AA8"/>
    <w:rsid w:val="00157869"/>
    <w:rsid w:val="00157FEB"/>
    <w:rsid w:val="001608B4"/>
    <w:rsid w:val="00160B48"/>
    <w:rsid w:val="0016122E"/>
    <w:rsid w:val="00161EF3"/>
    <w:rsid w:val="001634B4"/>
    <w:rsid w:val="00164C4B"/>
    <w:rsid w:val="00165AE9"/>
    <w:rsid w:val="0016701B"/>
    <w:rsid w:val="001676B9"/>
    <w:rsid w:val="001677CC"/>
    <w:rsid w:val="001710AC"/>
    <w:rsid w:val="00171F50"/>
    <w:rsid w:val="00172629"/>
    <w:rsid w:val="00173B69"/>
    <w:rsid w:val="0017424D"/>
    <w:rsid w:val="00174EB2"/>
    <w:rsid w:val="0017530B"/>
    <w:rsid w:val="0017595F"/>
    <w:rsid w:val="00176FF6"/>
    <w:rsid w:val="00177277"/>
    <w:rsid w:val="00181B26"/>
    <w:rsid w:val="00184328"/>
    <w:rsid w:val="00185354"/>
    <w:rsid w:val="00186872"/>
    <w:rsid w:val="001868CB"/>
    <w:rsid w:val="001871B9"/>
    <w:rsid w:val="00190DF6"/>
    <w:rsid w:val="0019268D"/>
    <w:rsid w:val="00193890"/>
    <w:rsid w:val="001946A3"/>
    <w:rsid w:val="00195BE6"/>
    <w:rsid w:val="0019692A"/>
    <w:rsid w:val="0019699F"/>
    <w:rsid w:val="00196F05"/>
    <w:rsid w:val="00197AD6"/>
    <w:rsid w:val="001A001B"/>
    <w:rsid w:val="001A1791"/>
    <w:rsid w:val="001A2E70"/>
    <w:rsid w:val="001A3383"/>
    <w:rsid w:val="001A407A"/>
    <w:rsid w:val="001A4550"/>
    <w:rsid w:val="001A7560"/>
    <w:rsid w:val="001A7811"/>
    <w:rsid w:val="001B1395"/>
    <w:rsid w:val="001B1B8A"/>
    <w:rsid w:val="001B3643"/>
    <w:rsid w:val="001B369F"/>
    <w:rsid w:val="001B3E61"/>
    <w:rsid w:val="001B4BA0"/>
    <w:rsid w:val="001B7868"/>
    <w:rsid w:val="001B7EA4"/>
    <w:rsid w:val="001C18C4"/>
    <w:rsid w:val="001C2B23"/>
    <w:rsid w:val="001C2C4A"/>
    <w:rsid w:val="001C3FD6"/>
    <w:rsid w:val="001C433E"/>
    <w:rsid w:val="001C4955"/>
    <w:rsid w:val="001C4F7E"/>
    <w:rsid w:val="001C505C"/>
    <w:rsid w:val="001C5510"/>
    <w:rsid w:val="001C691F"/>
    <w:rsid w:val="001D034E"/>
    <w:rsid w:val="001D2D3E"/>
    <w:rsid w:val="001D36A7"/>
    <w:rsid w:val="001D51EA"/>
    <w:rsid w:val="001D62B2"/>
    <w:rsid w:val="001E0674"/>
    <w:rsid w:val="001E128B"/>
    <w:rsid w:val="001E1F80"/>
    <w:rsid w:val="001E2830"/>
    <w:rsid w:val="001E307A"/>
    <w:rsid w:val="001E4209"/>
    <w:rsid w:val="001E4FDC"/>
    <w:rsid w:val="001E5700"/>
    <w:rsid w:val="001E6175"/>
    <w:rsid w:val="001E7299"/>
    <w:rsid w:val="001E7777"/>
    <w:rsid w:val="001E7A61"/>
    <w:rsid w:val="001F2CD3"/>
    <w:rsid w:val="001F37C8"/>
    <w:rsid w:val="001F5441"/>
    <w:rsid w:val="001F6345"/>
    <w:rsid w:val="001F6430"/>
    <w:rsid w:val="001F7808"/>
    <w:rsid w:val="00200126"/>
    <w:rsid w:val="002002F3"/>
    <w:rsid w:val="002006B8"/>
    <w:rsid w:val="002013BB"/>
    <w:rsid w:val="00202E99"/>
    <w:rsid w:val="00204A3F"/>
    <w:rsid w:val="002061AB"/>
    <w:rsid w:val="002115B2"/>
    <w:rsid w:val="0021356C"/>
    <w:rsid w:val="00213774"/>
    <w:rsid w:val="002143B9"/>
    <w:rsid w:val="00215AD9"/>
    <w:rsid w:val="00215F78"/>
    <w:rsid w:val="00217AA7"/>
    <w:rsid w:val="00217DFC"/>
    <w:rsid w:val="002201E3"/>
    <w:rsid w:val="00220391"/>
    <w:rsid w:val="00221131"/>
    <w:rsid w:val="00221255"/>
    <w:rsid w:val="00222B91"/>
    <w:rsid w:val="00224B4B"/>
    <w:rsid w:val="00224FFE"/>
    <w:rsid w:val="00226B09"/>
    <w:rsid w:val="00227D9D"/>
    <w:rsid w:val="002302D8"/>
    <w:rsid w:val="0023066B"/>
    <w:rsid w:val="002313C3"/>
    <w:rsid w:val="00233378"/>
    <w:rsid w:val="0023404A"/>
    <w:rsid w:val="00234CF2"/>
    <w:rsid w:val="00236AC8"/>
    <w:rsid w:val="0023716A"/>
    <w:rsid w:val="002418C4"/>
    <w:rsid w:val="00244E3B"/>
    <w:rsid w:val="002455BD"/>
    <w:rsid w:val="00245A9C"/>
    <w:rsid w:val="002508DC"/>
    <w:rsid w:val="00251032"/>
    <w:rsid w:val="002522A9"/>
    <w:rsid w:val="00252436"/>
    <w:rsid w:val="00253C9E"/>
    <w:rsid w:val="0025595A"/>
    <w:rsid w:val="00257E9A"/>
    <w:rsid w:val="00261CFA"/>
    <w:rsid w:val="0026379E"/>
    <w:rsid w:val="00270927"/>
    <w:rsid w:val="00273497"/>
    <w:rsid w:val="002736B4"/>
    <w:rsid w:val="00273FEC"/>
    <w:rsid w:val="0027504D"/>
    <w:rsid w:val="002753E8"/>
    <w:rsid w:val="00277EE0"/>
    <w:rsid w:val="00280BC5"/>
    <w:rsid w:val="00281CD3"/>
    <w:rsid w:val="002823A0"/>
    <w:rsid w:val="0028321E"/>
    <w:rsid w:val="00284020"/>
    <w:rsid w:val="002842AE"/>
    <w:rsid w:val="00284617"/>
    <w:rsid w:val="0028461B"/>
    <w:rsid w:val="00284DF6"/>
    <w:rsid w:val="0028521B"/>
    <w:rsid w:val="00285EF3"/>
    <w:rsid w:val="00286274"/>
    <w:rsid w:val="002909B5"/>
    <w:rsid w:val="0029235C"/>
    <w:rsid w:val="002960A8"/>
    <w:rsid w:val="00297964"/>
    <w:rsid w:val="00297DAC"/>
    <w:rsid w:val="00297F81"/>
    <w:rsid w:val="00297FF8"/>
    <w:rsid w:val="002A1145"/>
    <w:rsid w:val="002A1DBE"/>
    <w:rsid w:val="002A2786"/>
    <w:rsid w:val="002A295D"/>
    <w:rsid w:val="002A2A27"/>
    <w:rsid w:val="002A4009"/>
    <w:rsid w:val="002A4474"/>
    <w:rsid w:val="002A47CF"/>
    <w:rsid w:val="002A5156"/>
    <w:rsid w:val="002A7CBB"/>
    <w:rsid w:val="002A7F64"/>
    <w:rsid w:val="002B10AC"/>
    <w:rsid w:val="002B1F4F"/>
    <w:rsid w:val="002B1FA0"/>
    <w:rsid w:val="002B55D0"/>
    <w:rsid w:val="002C0EF8"/>
    <w:rsid w:val="002C1F97"/>
    <w:rsid w:val="002C429A"/>
    <w:rsid w:val="002C4B34"/>
    <w:rsid w:val="002C5079"/>
    <w:rsid w:val="002C5503"/>
    <w:rsid w:val="002C5787"/>
    <w:rsid w:val="002C72BE"/>
    <w:rsid w:val="002C7334"/>
    <w:rsid w:val="002D0D37"/>
    <w:rsid w:val="002D2D9A"/>
    <w:rsid w:val="002D3211"/>
    <w:rsid w:val="002D39A2"/>
    <w:rsid w:val="002D5A72"/>
    <w:rsid w:val="002E0CAB"/>
    <w:rsid w:val="002F09BB"/>
    <w:rsid w:val="002F30D1"/>
    <w:rsid w:val="002F31CE"/>
    <w:rsid w:val="002F3F69"/>
    <w:rsid w:val="002F4199"/>
    <w:rsid w:val="002F56A7"/>
    <w:rsid w:val="002F6DB8"/>
    <w:rsid w:val="002F757F"/>
    <w:rsid w:val="00300FCB"/>
    <w:rsid w:val="00302321"/>
    <w:rsid w:val="00303D12"/>
    <w:rsid w:val="0030474E"/>
    <w:rsid w:val="00304E6B"/>
    <w:rsid w:val="0030523D"/>
    <w:rsid w:val="00305A33"/>
    <w:rsid w:val="00305DA8"/>
    <w:rsid w:val="00307C45"/>
    <w:rsid w:val="0031098C"/>
    <w:rsid w:val="00311E61"/>
    <w:rsid w:val="00312092"/>
    <w:rsid w:val="003121C6"/>
    <w:rsid w:val="00312807"/>
    <w:rsid w:val="00315A45"/>
    <w:rsid w:val="003202F3"/>
    <w:rsid w:val="00321130"/>
    <w:rsid w:val="00321591"/>
    <w:rsid w:val="00321A2A"/>
    <w:rsid w:val="00322258"/>
    <w:rsid w:val="0032249B"/>
    <w:rsid w:val="00322643"/>
    <w:rsid w:val="00323393"/>
    <w:rsid w:val="00325BD7"/>
    <w:rsid w:val="00325F25"/>
    <w:rsid w:val="00326FA0"/>
    <w:rsid w:val="003308DD"/>
    <w:rsid w:val="00333549"/>
    <w:rsid w:val="00333BFA"/>
    <w:rsid w:val="00333F23"/>
    <w:rsid w:val="00334584"/>
    <w:rsid w:val="0033485E"/>
    <w:rsid w:val="003355A2"/>
    <w:rsid w:val="00341577"/>
    <w:rsid w:val="00343EB3"/>
    <w:rsid w:val="00345C8F"/>
    <w:rsid w:val="00351089"/>
    <w:rsid w:val="003512DB"/>
    <w:rsid w:val="003518E9"/>
    <w:rsid w:val="0035319A"/>
    <w:rsid w:val="00353D4D"/>
    <w:rsid w:val="00354E3E"/>
    <w:rsid w:val="00354FFA"/>
    <w:rsid w:val="00356887"/>
    <w:rsid w:val="00357256"/>
    <w:rsid w:val="003575AA"/>
    <w:rsid w:val="003605B6"/>
    <w:rsid w:val="00360D41"/>
    <w:rsid w:val="00361CBD"/>
    <w:rsid w:val="0036565B"/>
    <w:rsid w:val="003656D5"/>
    <w:rsid w:val="003660E9"/>
    <w:rsid w:val="00366C9C"/>
    <w:rsid w:val="00366E8F"/>
    <w:rsid w:val="0036716A"/>
    <w:rsid w:val="00367A52"/>
    <w:rsid w:val="0037038C"/>
    <w:rsid w:val="0037094D"/>
    <w:rsid w:val="003714FE"/>
    <w:rsid w:val="0037200B"/>
    <w:rsid w:val="003736AB"/>
    <w:rsid w:val="00376C0C"/>
    <w:rsid w:val="00377FDF"/>
    <w:rsid w:val="003804A8"/>
    <w:rsid w:val="00380AE1"/>
    <w:rsid w:val="00382E04"/>
    <w:rsid w:val="003837F3"/>
    <w:rsid w:val="00385E88"/>
    <w:rsid w:val="00386108"/>
    <w:rsid w:val="0038791B"/>
    <w:rsid w:val="0039124B"/>
    <w:rsid w:val="0039368D"/>
    <w:rsid w:val="00393C0D"/>
    <w:rsid w:val="003950FF"/>
    <w:rsid w:val="003961D5"/>
    <w:rsid w:val="0039674B"/>
    <w:rsid w:val="00397963"/>
    <w:rsid w:val="003A11B3"/>
    <w:rsid w:val="003A1597"/>
    <w:rsid w:val="003A2218"/>
    <w:rsid w:val="003A5992"/>
    <w:rsid w:val="003A739F"/>
    <w:rsid w:val="003A7FE3"/>
    <w:rsid w:val="003B0737"/>
    <w:rsid w:val="003B14DD"/>
    <w:rsid w:val="003B2807"/>
    <w:rsid w:val="003B2ABF"/>
    <w:rsid w:val="003B4C27"/>
    <w:rsid w:val="003B5CD8"/>
    <w:rsid w:val="003B5E73"/>
    <w:rsid w:val="003B68E4"/>
    <w:rsid w:val="003B6B6F"/>
    <w:rsid w:val="003B7F56"/>
    <w:rsid w:val="003C082F"/>
    <w:rsid w:val="003C2E97"/>
    <w:rsid w:val="003C347E"/>
    <w:rsid w:val="003C4B91"/>
    <w:rsid w:val="003C4C33"/>
    <w:rsid w:val="003C4CB2"/>
    <w:rsid w:val="003C774B"/>
    <w:rsid w:val="003D0DCE"/>
    <w:rsid w:val="003D1E8D"/>
    <w:rsid w:val="003D2DA2"/>
    <w:rsid w:val="003D4086"/>
    <w:rsid w:val="003D5389"/>
    <w:rsid w:val="003D5CFF"/>
    <w:rsid w:val="003D6036"/>
    <w:rsid w:val="003D6B90"/>
    <w:rsid w:val="003D7602"/>
    <w:rsid w:val="003E2D58"/>
    <w:rsid w:val="003E33B9"/>
    <w:rsid w:val="003E5298"/>
    <w:rsid w:val="003E585F"/>
    <w:rsid w:val="003E6FF5"/>
    <w:rsid w:val="003E7EED"/>
    <w:rsid w:val="003F132B"/>
    <w:rsid w:val="003F1E09"/>
    <w:rsid w:val="003F1E5E"/>
    <w:rsid w:val="003F2616"/>
    <w:rsid w:val="003F31BB"/>
    <w:rsid w:val="004006A1"/>
    <w:rsid w:val="0040169C"/>
    <w:rsid w:val="004036D2"/>
    <w:rsid w:val="0040539E"/>
    <w:rsid w:val="004106C5"/>
    <w:rsid w:val="004106D8"/>
    <w:rsid w:val="00410979"/>
    <w:rsid w:val="00410DFB"/>
    <w:rsid w:val="00411686"/>
    <w:rsid w:val="00413231"/>
    <w:rsid w:val="004132F9"/>
    <w:rsid w:val="0041378E"/>
    <w:rsid w:val="00414E22"/>
    <w:rsid w:val="00415158"/>
    <w:rsid w:val="0041520D"/>
    <w:rsid w:val="004152B2"/>
    <w:rsid w:val="00415477"/>
    <w:rsid w:val="00416EEF"/>
    <w:rsid w:val="004207CE"/>
    <w:rsid w:val="00420C5F"/>
    <w:rsid w:val="004215A3"/>
    <w:rsid w:val="0042164C"/>
    <w:rsid w:val="004224D5"/>
    <w:rsid w:val="004225CC"/>
    <w:rsid w:val="004305B6"/>
    <w:rsid w:val="00430828"/>
    <w:rsid w:val="00430ABA"/>
    <w:rsid w:val="00432039"/>
    <w:rsid w:val="00433077"/>
    <w:rsid w:val="004336DA"/>
    <w:rsid w:val="004362AE"/>
    <w:rsid w:val="00436DCC"/>
    <w:rsid w:val="00440ED2"/>
    <w:rsid w:val="0044127D"/>
    <w:rsid w:val="00442A54"/>
    <w:rsid w:val="00442BA6"/>
    <w:rsid w:val="0044443F"/>
    <w:rsid w:val="00444458"/>
    <w:rsid w:val="00445353"/>
    <w:rsid w:val="00450395"/>
    <w:rsid w:val="00453343"/>
    <w:rsid w:val="00454661"/>
    <w:rsid w:val="00455107"/>
    <w:rsid w:val="00455193"/>
    <w:rsid w:val="0045663B"/>
    <w:rsid w:val="004579CF"/>
    <w:rsid w:val="00457CEB"/>
    <w:rsid w:val="00460325"/>
    <w:rsid w:val="0046092C"/>
    <w:rsid w:val="00460DD5"/>
    <w:rsid w:val="00461B22"/>
    <w:rsid w:val="00462151"/>
    <w:rsid w:val="00463101"/>
    <w:rsid w:val="004634BE"/>
    <w:rsid w:val="00463D1E"/>
    <w:rsid w:val="0046594B"/>
    <w:rsid w:val="0046669D"/>
    <w:rsid w:val="0046710C"/>
    <w:rsid w:val="00467209"/>
    <w:rsid w:val="00467E28"/>
    <w:rsid w:val="00470E1F"/>
    <w:rsid w:val="00471051"/>
    <w:rsid w:val="004712C8"/>
    <w:rsid w:val="00475C04"/>
    <w:rsid w:val="004771F7"/>
    <w:rsid w:val="00477FAC"/>
    <w:rsid w:val="0048319F"/>
    <w:rsid w:val="00483B19"/>
    <w:rsid w:val="0048503C"/>
    <w:rsid w:val="00486008"/>
    <w:rsid w:val="00487420"/>
    <w:rsid w:val="004875BC"/>
    <w:rsid w:val="00487C30"/>
    <w:rsid w:val="0049051D"/>
    <w:rsid w:val="00490545"/>
    <w:rsid w:val="004919A5"/>
    <w:rsid w:val="00493B2A"/>
    <w:rsid w:val="00493F8C"/>
    <w:rsid w:val="004940A4"/>
    <w:rsid w:val="00494C2B"/>
    <w:rsid w:val="00494E95"/>
    <w:rsid w:val="0049542A"/>
    <w:rsid w:val="004957BA"/>
    <w:rsid w:val="00495928"/>
    <w:rsid w:val="0049677C"/>
    <w:rsid w:val="00497DD2"/>
    <w:rsid w:val="004A1760"/>
    <w:rsid w:val="004A17AB"/>
    <w:rsid w:val="004A3844"/>
    <w:rsid w:val="004A3A95"/>
    <w:rsid w:val="004A3F92"/>
    <w:rsid w:val="004A6CE7"/>
    <w:rsid w:val="004B0F23"/>
    <w:rsid w:val="004B1533"/>
    <w:rsid w:val="004B17B9"/>
    <w:rsid w:val="004B3F81"/>
    <w:rsid w:val="004B4350"/>
    <w:rsid w:val="004B62D6"/>
    <w:rsid w:val="004B785A"/>
    <w:rsid w:val="004C0396"/>
    <w:rsid w:val="004C05D0"/>
    <w:rsid w:val="004C10BC"/>
    <w:rsid w:val="004C1D96"/>
    <w:rsid w:val="004C27E0"/>
    <w:rsid w:val="004C2F28"/>
    <w:rsid w:val="004C37AE"/>
    <w:rsid w:val="004C43F6"/>
    <w:rsid w:val="004C46D5"/>
    <w:rsid w:val="004C5888"/>
    <w:rsid w:val="004C7A4B"/>
    <w:rsid w:val="004D0459"/>
    <w:rsid w:val="004D1624"/>
    <w:rsid w:val="004D2967"/>
    <w:rsid w:val="004D30DD"/>
    <w:rsid w:val="004D592C"/>
    <w:rsid w:val="004D6095"/>
    <w:rsid w:val="004D7700"/>
    <w:rsid w:val="004D7E37"/>
    <w:rsid w:val="004E00A1"/>
    <w:rsid w:val="004E0F39"/>
    <w:rsid w:val="004E21C6"/>
    <w:rsid w:val="004E455F"/>
    <w:rsid w:val="004E48C6"/>
    <w:rsid w:val="004E4A22"/>
    <w:rsid w:val="004E5243"/>
    <w:rsid w:val="004E663D"/>
    <w:rsid w:val="004F3BB1"/>
    <w:rsid w:val="004F5B9F"/>
    <w:rsid w:val="004F6A1A"/>
    <w:rsid w:val="004F6C83"/>
    <w:rsid w:val="00500EE2"/>
    <w:rsid w:val="00502412"/>
    <w:rsid w:val="00505F23"/>
    <w:rsid w:val="005067DE"/>
    <w:rsid w:val="00510F5F"/>
    <w:rsid w:val="00511DC2"/>
    <w:rsid w:val="00512490"/>
    <w:rsid w:val="00512A44"/>
    <w:rsid w:val="00513B6D"/>
    <w:rsid w:val="00514CCD"/>
    <w:rsid w:val="005174B2"/>
    <w:rsid w:val="005200B1"/>
    <w:rsid w:val="005207A6"/>
    <w:rsid w:val="00521011"/>
    <w:rsid w:val="00521BC5"/>
    <w:rsid w:val="00521F99"/>
    <w:rsid w:val="00522C08"/>
    <w:rsid w:val="00522D2A"/>
    <w:rsid w:val="00523518"/>
    <w:rsid w:val="0052413C"/>
    <w:rsid w:val="005248A3"/>
    <w:rsid w:val="00526DDD"/>
    <w:rsid w:val="00527D3F"/>
    <w:rsid w:val="00531523"/>
    <w:rsid w:val="005316EA"/>
    <w:rsid w:val="005327AC"/>
    <w:rsid w:val="00533017"/>
    <w:rsid w:val="00533440"/>
    <w:rsid w:val="00534A1B"/>
    <w:rsid w:val="00534C46"/>
    <w:rsid w:val="00535292"/>
    <w:rsid w:val="00535D25"/>
    <w:rsid w:val="00536211"/>
    <w:rsid w:val="005402BC"/>
    <w:rsid w:val="005405AD"/>
    <w:rsid w:val="00541152"/>
    <w:rsid w:val="00541B58"/>
    <w:rsid w:val="00544144"/>
    <w:rsid w:val="00547691"/>
    <w:rsid w:val="00550FD9"/>
    <w:rsid w:val="00555E32"/>
    <w:rsid w:val="00556192"/>
    <w:rsid w:val="0055631A"/>
    <w:rsid w:val="00561E45"/>
    <w:rsid w:val="00562889"/>
    <w:rsid w:val="00565B62"/>
    <w:rsid w:val="00565BEB"/>
    <w:rsid w:val="00565E59"/>
    <w:rsid w:val="005666AE"/>
    <w:rsid w:val="005673F1"/>
    <w:rsid w:val="005679B3"/>
    <w:rsid w:val="00571360"/>
    <w:rsid w:val="005729D6"/>
    <w:rsid w:val="00572A20"/>
    <w:rsid w:val="00573CC2"/>
    <w:rsid w:val="00574EFD"/>
    <w:rsid w:val="005754E2"/>
    <w:rsid w:val="00576315"/>
    <w:rsid w:val="00577B2E"/>
    <w:rsid w:val="00580558"/>
    <w:rsid w:val="00580F65"/>
    <w:rsid w:val="00581135"/>
    <w:rsid w:val="00581355"/>
    <w:rsid w:val="0058141A"/>
    <w:rsid w:val="005817EB"/>
    <w:rsid w:val="00582C3E"/>
    <w:rsid w:val="00584E1B"/>
    <w:rsid w:val="0058690D"/>
    <w:rsid w:val="005871D1"/>
    <w:rsid w:val="005875DA"/>
    <w:rsid w:val="00587A49"/>
    <w:rsid w:val="00590C3D"/>
    <w:rsid w:val="00592143"/>
    <w:rsid w:val="00593905"/>
    <w:rsid w:val="00593A59"/>
    <w:rsid w:val="00593FC9"/>
    <w:rsid w:val="00596F91"/>
    <w:rsid w:val="005A1051"/>
    <w:rsid w:val="005A11D6"/>
    <w:rsid w:val="005A52AF"/>
    <w:rsid w:val="005A56F4"/>
    <w:rsid w:val="005A5D46"/>
    <w:rsid w:val="005A69E7"/>
    <w:rsid w:val="005B062B"/>
    <w:rsid w:val="005B0C3D"/>
    <w:rsid w:val="005B1BF5"/>
    <w:rsid w:val="005B3A5B"/>
    <w:rsid w:val="005B529B"/>
    <w:rsid w:val="005B6BCD"/>
    <w:rsid w:val="005B759A"/>
    <w:rsid w:val="005C0A76"/>
    <w:rsid w:val="005C21DA"/>
    <w:rsid w:val="005C238C"/>
    <w:rsid w:val="005C3302"/>
    <w:rsid w:val="005C3B42"/>
    <w:rsid w:val="005C3FDC"/>
    <w:rsid w:val="005C40B4"/>
    <w:rsid w:val="005C4342"/>
    <w:rsid w:val="005C4588"/>
    <w:rsid w:val="005C53DE"/>
    <w:rsid w:val="005D01B0"/>
    <w:rsid w:val="005D046C"/>
    <w:rsid w:val="005D06DC"/>
    <w:rsid w:val="005D103C"/>
    <w:rsid w:val="005D2988"/>
    <w:rsid w:val="005D37BB"/>
    <w:rsid w:val="005D4A40"/>
    <w:rsid w:val="005D4E72"/>
    <w:rsid w:val="005D7604"/>
    <w:rsid w:val="005E0B82"/>
    <w:rsid w:val="005E3458"/>
    <w:rsid w:val="005E5493"/>
    <w:rsid w:val="005E579E"/>
    <w:rsid w:val="005E70F7"/>
    <w:rsid w:val="005E7173"/>
    <w:rsid w:val="005E77F8"/>
    <w:rsid w:val="005E7CCA"/>
    <w:rsid w:val="005E7F00"/>
    <w:rsid w:val="005F0B97"/>
    <w:rsid w:val="005F1813"/>
    <w:rsid w:val="005F2A1A"/>
    <w:rsid w:val="005F39A7"/>
    <w:rsid w:val="005F5BBE"/>
    <w:rsid w:val="005F7B1F"/>
    <w:rsid w:val="005F7B54"/>
    <w:rsid w:val="00600508"/>
    <w:rsid w:val="00600CF8"/>
    <w:rsid w:val="00602B47"/>
    <w:rsid w:val="0060390F"/>
    <w:rsid w:val="00603D62"/>
    <w:rsid w:val="006049A3"/>
    <w:rsid w:val="00604BFC"/>
    <w:rsid w:val="006056ED"/>
    <w:rsid w:val="006060F8"/>
    <w:rsid w:val="0060664D"/>
    <w:rsid w:val="0060724C"/>
    <w:rsid w:val="00610800"/>
    <w:rsid w:val="00610F64"/>
    <w:rsid w:val="0061287C"/>
    <w:rsid w:val="00613544"/>
    <w:rsid w:val="00614633"/>
    <w:rsid w:val="00614884"/>
    <w:rsid w:val="00615028"/>
    <w:rsid w:val="00617DB8"/>
    <w:rsid w:val="0062037B"/>
    <w:rsid w:val="0062057C"/>
    <w:rsid w:val="00620D98"/>
    <w:rsid w:val="006231B5"/>
    <w:rsid w:val="00624F9F"/>
    <w:rsid w:val="006253A7"/>
    <w:rsid w:val="00625C8D"/>
    <w:rsid w:val="006279E2"/>
    <w:rsid w:val="006317D0"/>
    <w:rsid w:val="006322BC"/>
    <w:rsid w:val="00632433"/>
    <w:rsid w:val="006336E5"/>
    <w:rsid w:val="006356E8"/>
    <w:rsid w:val="00635B70"/>
    <w:rsid w:val="00635BCE"/>
    <w:rsid w:val="00635D4A"/>
    <w:rsid w:val="00635F04"/>
    <w:rsid w:val="00636180"/>
    <w:rsid w:val="00640CC9"/>
    <w:rsid w:val="00642970"/>
    <w:rsid w:val="00643E0F"/>
    <w:rsid w:val="0064446F"/>
    <w:rsid w:val="00644F12"/>
    <w:rsid w:val="0064687E"/>
    <w:rsid w:val="00646EDF"/>
    <w:rsid w:val="00650338"/>
    <w:rsid w:val="006503AA"/>
    <w:rsid w:val="00651007"/>
    <w:rsid w:val="00651995"/>
    <w:rsid w:val="00651DD7"/>
    <w:rsid w:val="00655474"/>
    <w:rsid w:val="00657D52"/>
    <w:rsid w:val="0066026A"/>
    <w:rsid w:val="006608C8"/>
    <w:rsid w:val="006621A2"/>
    <w:rsid w:val="00665196"/>
    <w:rsid w:val="00666469"/>
    <w:rsid w:val="00666AFE"/>
    <w:rsid w:val="006708CA"/>
    <w:rsid w:val="00673034"/>
    <w:rsid w:val="00673CF0"/>
    <w:rsid w:val="00673EBA"/>
    <w:rsid w:val="0067414C"/>
    <w:rsid w:val="0067562D"/>
    <w:rsid w:val="00676720"/>
    <w:rsid w:val="006808E2"/>
    <w:rsid w:val="00681BA3"/>
    <w:rsid w:val="0068254B"/>
    <w:rsid w:val="00684423"/>
    <w:rsid w:val="0068599E"/>
    <w:rsid w:val="00687B92"/>
    <w:rsid w:val="006923B4"/>
    <w:rsid w:val="0069243B"/>
    <w:rsid w:val="006924EC"/>
    <w:rsid w:val="00692714"/>
    <w:rsid w:val="006965A9"/>
    <w:rsid w:val="00697539"/>
    <w:rsid w:val="006A281C"/>
    <w:rsid w:val="006A399B"/>
    <w:rsid w:val="006A3DD7"/>
    <w:rsid w:val="006A6059"/>
    <w:rsid w:val="006A6491"/>
    <w:rsid w:val="006A6FE7"/>
    <w:rsid w:val="006A791F"/>
    <w:rsid w:val="006B395E"/>
    <w:rsid w:val="006B5293"/>
    <w:rsid w:val="006B53CA"/>
    <w:rsid w:val="006B57C8"/>
    <w:rsid w:val="006B63F8"/>
    <w:rsid w:val="006B6565"/>
    <w:rsid w:val="006C0D3B"/>
    <w:rsid w:val="006C0D65"/>
    <w:rsid w:val="006C1678"/>
    <w:rsid w:val="006C17C0"/>
    <w:rsid w:val="006C1CC2"/>
    <w:rsid w:val="006C3144"/>
    <w:rsid w:val="006C44D2"/>
    <w:rsid w:val="006C46DF"/>
    <w:rsid w:val="006C4B77"/>
    <w:rsid w:val="006C64EC"/>
    <w:rsid w:val="006C66DE"/>
    <w:rsid w:val="006C7E5A"/>
    <w:rsid w:val="006D0A6D"/>
    <w:rsid w:val="006D0D69"/>
    <w:rsid w:val="006D6D63"/>
    <w:rsid w:val="006D799C"/>
    <w:rsid w:val="006E0FD8"/>
    <w:rsid w:val="006E12BB"/>
    <w:rsid w:val="006E2370"/>
    <w:rsid w:val="006E3BE4"/>
    <w:rsid w:val="006E42BA"/>
    <w:rsid w:val="006E52A0"/>
    <w:rsid w:val="006E554A"/>
    <w:rsid w:val="006E6540"/>
    <w:rsid w:val="006E7145"/>
    <w:rsid w:val="006F23D3"/>
    <w:rsid w:val="006F38AE"/>
    <w:rsid w:val="006F45C2"/>
    <w:rsid w:val="006F5A50"/>
    <w:rsid w:val="006F6E66"/>
    <w:rsid w:val="006F6F34"/>
    <w:rsid w:val="00700E68"/>
    <w:rsid w:val="0070244F"/>
    <w:rsid w:val="00703B54"/>
    <w:rsid w:val="007058C2"/>
    <w:rsid w:val="007063C8"/>
    <w:rsid w:val="00710194"/>
    <w:rsid w:val="00710E8C"/>
    <w:rsid w:val="007119F6"/>
    <w:rsid w:val="007122AA"/>
    <w:rsid w:val="007122F0"/>
    <w:rsid w:val="00715338"/>
    <w:rsid w:val="00720242"/>
    <w:rsid w:val="0072039C"/>
    <w:rsid w:val="007204FE"/>
    <w:rsid w:val="00720C5F"/>
    <w:rsid w:val="00722686"/>
    <w:rsid w:val="007233AA"/>
    <w:rsid w:val="0072430C"/>
    <w:rsid w:val="00725500"/>
    <w:rsid w:val="00725802"/>
    <w:rsid w:val="00725933"/>
    <w:rsid w:val="007268CE"/>
    <w:rsid w:val="00730230"/>
    <w:rsid w:val="007308E3"/>
    <w:rsid w:val="0073094E"/>
    <w:rsid w:val="00730FEA"/>
    <w:rsid w:val="00731345"/>
    <w:rsid w:val="007315B1"/>
    <w:rsid w:val="00731B81"/>
    <w:rsid w:val="00732DA8"/>
    <w:rsid w:val="007345C5"/>
    <w:rsid w:val="00734998"/>
    <w:rsid w:val="00734A6C"/>
    <w:rsid w:val="00735200"/>
    <w:rsid w:val="00735C09"/>
    <w:rsid w:val="007363BD"/>
    <w:rsid w:val="007364AA"/>
    <w:rsid w:val="0073774F"/>
    <w:rsid w:val="00737BA3"/>
    <w:rsid w:val="00737E8E"/>
    <w:rsid w:val="0074068C"/>
    <w:rsid w:val="00740829"/>
    <w:rsid w:val="00740FB8"/>
    <w:rsid w:val="00741DA4"/>
    <w:rsid w:val="0074663A"/>
    <w:rsid w:val="00746958"/>
    <w:rsid w:val="00746B76"/>
    <w:rsid w:val="0074781B"/>
    <w:rsid w:val="00747BE0"/>
    <w:rsid w:val="00747FF6"/>
    <w:rsid w:val="00754851"/>
    <w:rsid w:val="0075557C"/>
    <w:rsid w:val="00755762"/>
    <w:rsid w:val="007571DA"/>
    <w:rsid w:val="007579FC"/>
    <w:rsid w:val="00761E77"/>
    <w:rsid w:val="0076408D"/>
    <w:rsid w:val="00767041"/>
    <w:rsid w:val="007708E5"/>
    <w:rsid w:val="00770EBC"/>
    <w:rsid w:val="00772916"/>
    <w:rsid w:val="007755A9"/>
    <w:rsid w:val="00776A29"/>
    <w:rsid w:val="00782694"/>
    <w:rsid w:val="00782A12"/>
    <w:rsid w:val="00782ED8"/>
    <w:rsid w:val="0078337E"/>
    <w:rsid w:val="00784BB3"/>
    <w:rsid w:val="00785072"/>
    <w:rsid w:val="007856A5"/>
    <w:rsid w:val="007876C1"/>
    <w:rsid w:val="00790564"/>
    <w:rsid w:val="007917B3"/>
    <w:rsid w:val="007918FB"/>
    <w:rsid w:val="0079255C"/>
    <w:rsid w:val="007935FE"/>
    <w:rsid w:val="00793CE5"/>
    <w:rsid w:val="00795831"/>
    <w:rsid w:val="00795B49"/>
    <w:rsid w:val="00797C46"/>
    <w:rsid w:val="007A0E54"/>
    <w:rsid w:val="007A3084"/>
    <w:rsid w:val="007A417A"/>
    <w:rsid w:val="007A4E05"/>
    <w:rsid w:val="007A5DB6"/>
    <w:rsid w:val="007A6492"/>
    <w:rsid w:val="007B0C01"/>
    <w:rsid w:val="007B32FC"/>
    <w:rsid w:val="007B3D00"/>
    <w:rsid w:val="007B56E8"/>
    <w:rsid w:val="007B680B"/>
    <w:rsid w:val="007B69D5"/>
    <w:rsid w:val="007B7192"/>
    <w:rsid w:val="007C0915"/>
    <w:rsid w:val="007C1A92"/>
    <w:rsid w:val="007C2CB5"/>
    <w:rsid w:val="007C323A"/>
    <w:rsid w:val="007C5581"/>
    <w:rsid w:val="007C5DFD"/>
    <w:rsid w:val="007C7092"/>
    <w:rsid w:val="007C748B"/>
    <w:rsid w:val="007C78E8"/>
    <w:rsid w:val="007C7AFB"/>
    <w:rsid w:val="007D0458"/>
    <w:rsid w:val="007D1A7C"/>
    <w:rsid w:val="007D2150"/>
    <w:rsid w:val="007D23CB"/>
    <w:rsid w:val="007D3300"/>
    <w:rsid w:val="007D4F46"/>
    <w:rsid w:val="007D5406"/>
    <w:rsid w:val="007D5721"/>
    <w:rsid w:val="007D651F"/>
    <w:rsid w:val="007D6A3F"/>
    <w:rsid w:val="007D7497"/>
    <w:rsid w:val="007D7794"/>
    <w:rsid w:val="007E132D"/>
    <w:rsid w:val="007E1918"/>
    <w:rsid w:val="007E3AF0"/>
    <w:rsid w:val="007E440E"/>
    <w:rsid w:val="007E50A8"/>
    <w:rsid w:val="007E5B80"/>
    <w:rsid w:val="007E7770"/>
    <w:rsid w:val="007F0B2D"/>
    <w:rsid w:val="007F1084"/>
    <w:rsid w:val="007F2D63"/>
    <w:rsid w:val="007F4A8C"/>
    <w:rsid w:val="007F59C1"/>
    <w:rsid w:val="00802A59"/>
    <w:rsid w:val="00802A7C"/>
    <w:rsid w:val="0080453C"/>
    <w:rsid w:val="00806852"/>
    <w:rsid w:val="008105B3"/>
    <w:rsid w:val="008112FE"/>
    <w:rsid w:val="008113FE"/>
    <w:rsid w:val="00811EA1"/>
    <w:rsid w:val="008150F3"/>
    <w:rsid w:val="00816985"/>
    <w:rsid w:val="0081759C"/>
    <w:rsid w:val="00817EFE"/>
    <w:rsid w:val="0082075D"/>
    <w:rsid w:val="0082115D"/>
    <w:rsid w:val="00821A0B"/>
    <w:rsid w:val="00823792"/>
    <w:rsid w:val="00824393"/>
    <w:rsid w:val="008248F9"/>
    <w:rsid w:val="00826A66"/>
    <w:rsid w:val="0083113E"/>
    <w:rsid w:val="00831967"/>
    <w:rsid w:val="00832BAC"/>
    <w:rsid w:val="008336E5"/>
    <w:rsid w:val="00833A49"/>
    <w:rsid w:val="00833D67"/>
    <w:rsid w:val="008358B5"/>
    <w:rsid w:val="00836108"/>
    <w:rsid w:val="00837750"/>
    <w:rsid w:val="00840708"/>
    <w:rsid w:val="0084223E"/>
    <w:rsid w:val="00843577"/>
    <w:rsid w:val="00845FCF"/>
    <w:rsid w:val="00847317"/>
    <w:rsid w:val="008475CF"/>
    <w:rsid w:val="00850D3C"/>
    <w:rsid w:val="0085180C"/>
    <w:rsid w:val="00851BC4"/>
    <w:rsid w:val="00852A0A"/>
    <w:rsid w:val="00852AA1"/>
    <w:rsid w:val="008557FC"/>
    <w:rsid w:val="008574F8"/>
    <w:rsid w:val="00860D49"/>
    <w:rsid w:val="0086125C"/>
    <w:rsid w:val="0086257D"/>
    <w:rsid w:val="00863F9A"/>
    <w:rsid w:val="008644D9"/>
    <w:rsid w:val="008669E2"/>
    <w:rsid w:val="008732C5"/>
    <w:rsid w:val="008754AF"/>
    <w:rsid w:val="008757A7"/>
    <w:rsid w:val="00877124"/>
    <w:rsid w:val="008840A6"/>
    <w:rsid w:val="00885E9B"/>
    <w:rsid w:val="00886094"/>
    <w:rsid w:val="008917EB"/>
    <w:rsid w:val="0089226C"/>
    <w:rsid w:val="00894308"/>
    <w:rsid w:val="00895393"/>
    <w:rsid w:val="00895543"/>
    <w:rsid w:val="0089745D"/>
    <w:rsid w:val="00897A3A"/>
    <w:rsid w:val="008A085F"/>
    <w:rsid w:val="008A1796"/>
    <w:rsid w:val="008A3020"/>
    <w:rsid w:val="008A4C1D"/>
    <w:rsid w:val="008B1B6F"/>
    <w:rsid w:val="008B2A80"/>
    <w:rsid w:val="008B2D5B"/>
    <w:rsid w:val="008B2D97"/>
    <w:rsid w:val="008B3369"/>
    <w:rsid w:val="008B398E"/>
    <w:rsid w:val="008B39BF"/>
    <w:rsid w:val="008B651F"/>
    <w:rsid w:val="008B73E8"/>
    <w:rsid w:val="008B7F07"/>
    <w:rsid w:val="008C07D2"/>
    <w:rsid w:val="008C10F5"/>
    <w:rsid w:val="008C3EF8"/>
    <w:rsid w:val="008C439A"/>
    <w:rsid w:val="008C78D8"/>
    <w:rsid w:val="008D193F"/>
    <w:rsid w:val="008D27D1"/>
    <w:rsid w:val="008D40AC"/>
    <w:rsid w:val="008D5F00"/>
    <w:rsid w:val="008D7D65"/>
    <w:rsid w:val="008E048A"/>
    <w:rsid w:val="008E05E8"/>
    <w:rsid w:val="008E0D01"/>
    <w:rsid w:val="008E1A7A"/>
    <w:rsid w:val="008E1BB7"/>
    <w:rsid w:val="008E2B35"/>
    <w:rsid w:val="008E3A4F"/>
    <w:rsid w:val="008E4D7E"/>
    <w:rsid w:val="008F24EE"/>
    <w:rsid w:val="008F24F5"/>
    <w:rsid w:val="008F2681"/>
    <w:rsid w:val="008F3618"/>
    <w:rsid w:val="008F526A"/>
    <w:rsid w:val="008F5EC2"/>
    <w:rsid w:val="008F7533"/>
    <w:rsid w:val="00901355"/>
    <w:rsid w:val="00903E00"/>
    <w:rsid w:val="009043A8"/>
    <w:rsid w:val="00904FED"/>
    <w:rsid w:val="00905ABA"/>
    <w:rsid w:val="009064E2"/>
    <w:rsid w:val="009105B6"/>
    <w:rsid w:val="0091484A"/>
    <w:rsid w:val="00915D09"/>
    <w:rsid w:val="009166C1"/>
    <w:rsid w:val="009169F3"/>
    <w:rsid w:val="00916E8F"/>
    <w:rsid w:val="00917E57"/>
    <w:rsid w:val="0092116F"/>
    <w:rsid w:val="00922D0A"/>
    <w:rsid w:val="00922DA8"/>
    <w:rsid w:val="00923012"/>
    <w:rsid w:val="0092692C"/>
    <w:rsid w:val="009272CB"/>
    <w:rsid w:val="00927EC1"/>
    <w:rsid w:val="009300AD"/>
    <w:rsid w:val="00931219"/>
    <w:rsid w:val="00934601"/>
    <w:rsid w:val="009346D2"/>
    <w:rsid w:val="00937F6B"/>
    <w:rsid w:val="00940F8E"/>
    <w:rsid w:val="00941014"/>
    <w:rsid w:val="009411B3"/>
    <w:rsid w:val="00942670"/>
    <w:rsid w:val="00942741"/>
    <w:rsid w:val="00943198"/>
    <w:rsid w:val="009434C2"/>
    <w:rsid w:val="0094427B"/>
    <w:rsid w:val="00944F4C"/>
    <w:rsid w:val="00946273"/>
    <w:rsid w:val="009529E4"/>
    <w:rsid w:val="00954A66"/>
    <w:rsid w:val="00955398"/>
    <w:rsid w:val="0095554E"/>
    <w:rsid w:val="00955731"/>
    <w:rsid w:val="0096018F"/>
    <w:rsid w:val="00961D98"/>
    <w:rsid w:val="009633C7"/>
    <w:rsid w:val="00963894"/>
    <w:rsid w:val="00963C93"/>
    <w:rsid w:val="00965507"/>
    <w:rsid w:val="00966001"/>
    <w:rsid w:val="00966BE5"/>
    <w:rsid w:val="00970195"/>
    <w:rsid w:val="00972A49"/>
    <w:rsid w:val="00972BFB"/>
    <w:rsid w:val="009732E9"/>
    <w:rsid w:val="009733F3"/>
    <w:rsid w:val="00974265"/>
    <w:rsid w:val="009754DF"/>
    <w:rsid w:val="00976B3A"/>
    <w:rsid w:val="0097771E"/>
    <w:rsid w:val="009778FD"/>
    <w:rsid w:val="00980770"/>
    <w:rsid w:val="00980E51"/>
    <w:rsid w:val="0098157D"/>
    <w:rsid w:val="00983C3B"/>
    <w:rsid w:val="00985089"/>
    <w:rsid w:val="00986676"/>
    <w:rsid w:val="00986DEF"/>
    <w:rsid w:val="009879B8"/>
    <w:rsid w:val="00990084"/>
    <w:rsid w:val="00990B6C"/>
    <w:rsid w:val="00990B79"/>
    <w:rsid w:val="009916C1"/>
    <w:rsid w:val="0099347A"/>
    <w:rsid w:val="00994C20"/>
    <w:rsid w:val="00997DBF"/>
    <w:rsid w:val="009A02B0"/>
    <w:rsid w:val="009A201D"/>
    <w:rsid w:val="009A24BA"/>
    <w:rsid w:val="009A33FD"/>
    <w:rsid w:val="009A3BC2"/>
    <w:rsid w:val="009A4FE3"/>
    <w:rsid w:val="009A7EF0"/>
    <w:rsid w:val="009B05B8"/>
    <w:rsid w:val="009B0D93"/>
    <w:rsid w:val="009B11D7"/>
    <w:rsid w:val="009B1EE1"/>
    <w:rsid w:val="009B38FE"/>
    <w:rsid w:val="009B48BF"/>
    <w:rsid w:val="009B547E"/>
    <w:rsid w:val="009B64BB"/>
    <w:rsid w:val="009B730E"/>
    <w:rsid w:val="009C0900"/>
    <w:rsid w:val="009C2531"/>
    <w:rsid w:val="009C3D2C"/>
    <w:rsid w:val="009C5756"/>
    <w:rsid w:val="009C7C7F"/>
    <w:rsid w:val="009D22B2"/>
    <w:rsid w:val="009D2336"/>
    <w:rsid w:val="009D3AA5"/>
    <w:rsid w:val="009D3D0B"/>
    <w:rsid w:val="009D42C2"/>
    <w:rsid w:val="009D494E"/>
    <w:rsid w:val="009D7087"/>
    <w:rsid w:val="009D73F9"/>
    <w:rsid w:val="009E08F4"/>
    <w:rsid w:val="009E1A66"/>
    <w:rsid w:val="009E1ECB"/>
    <w:rsid w:val="009E37D3"/>
    <w:rsid w:val="009E5D3B"/>
    <w:rsid w:val="009E650F"/>
    <w:rsid w:val="009E7F32"/>
    <w:rsid w:val="009F13FD"/>
    <w:rsid w:val="009F3E7C"/>
    <w:rsid w:val="009F3F87"/>
    <w:rsid w:val="009F4858"/>
    <w:rsid w:val="009F494C"/>
    <w:rsid w:val="009F4AE5"/>
    <w:rsid w:val="009F5001"/>
    <w:rsid w:val="009F54BF"/>
    <w:rsid w:val="009F5A2E"/>
    <w:rsid w:val="009F6425"/>
    <w:rsid w:val="009F6A30"/>
    <w:rsid w:val="00A0039A"/>
    <w:rsid w:val="00A00B97"/>
    <w:rsid w:val="00A01C93"/>
    <w:rsid w:val="00A03C4F"/>
    <w:rsid w:val="00A07704"/>
    <w:rsid w:val="00A0792C"/>
    <w:rsid w:val="00A07CDF"/>
    <w:rsid w:val="00A112BE"/>
    <w:rsid w:val="00A11AFE"/>
    <w:rsid w:val="00A12727"/>
    <w:rsid w:val="00A13035"/>
    <w:rsid w:val="00A21E45"/>
    <w:rsid w:val="00A2270E"/>
    <w:rsid w:val="00A240F1"/>
    <w:rsid w:val="00A257BC"/>
    <w:rsid w:val="00A27806"/>
    <w:rsid w:val="00A3013D"/>
    <w:rsid w:val="00A30251"/>
    <w:rsid w:val="00A30A22"/>
    <w:rsid w:val="00A32847"/>
    <w:rsid w:val="00A33AC4"/>
    <w:rsid w:val="00A33C1C"/>
    <w:rsid w:val="00A33C2B"/>
    <w:rsid w:val="00A358EC"/>
    <w:rsid w:val="00A36DBF"/>
    <w:rsid w:val="00A36FA8"/>
    <w:rsid w:val="00A37721"/>
    <w:rsid w:val="00A407B2"/>
    <w:rsid w:val="00A4192E"/>
    <w:rsid w:val="00A42A70"/>
    <w:rsid w:val="00A42C3B"/>
    <w:rsid w:val="00A42C6D"/>
    <w:rsid w:val="00A42CA1"/>
    <w:rsid w:val="00A43A30"/>
    <w:rsid w:val="00A43ADC"/>
    <w:rsid w:val="00A446ED"/>
    <w:rsid w:val="00A4498D"/>
    <w:rsid w:val="00A45199"/>
    <w:rsid w:val="00A45420"/>
    <w:rsid w:val="00A46ABF"/>
    <w:rsid w:val="00A46D83"/>
    <w:rsid w:val="00A470BA"/>
    <w:rsid w:val="00A50BAE"/>
    <w:rsid w:val="00A50C6C"/>
    <w:rsid w:val="00A51BEA"/>
    <w:rsid w:val="00A52188"/>
    <w:rsid w:val="00A52400"/>
    <w:rsid w:val="00A52AE7"/>
    <w:rsid w:val="00A53370"/>
    <w:rsid w:val="00A53B64"/>
    <w:rsid w:val="00A55ACD"/>
    <w:rsid w:val="00A55C26"/>
    <w:rsid w:val="00A56702"/>
    <w:rsid w:val="00A568A8"/>
    <w:rsid w:val="00A6290B"/>
    <w:rsid w:val="00A63654"/>
    <w:rsid w:val="00A6583E"/>
    <w:rsid w:val="00A65A46"/>
    <w:rsid w:val="00A65AFE"/>
    <w:rsid w:val="00A65C15"/>
    <w:rsid w:val="00A65C72"/>
    <w:rsid w:val="00A66073"/>
    <w:rsid w:val="00A67B1C"/>
    <w:rsid w:val="00A7047B"/>
    <w:rsid w:val="00A71C6A"/>
    <w:rsid w:val="00A7403A"/>
    <w:rsid w:val="00A74F3F"/>
    <w:rsid w:val="00A800CD"/>
    <w:rsid w:val="00A8044E"/>
    <w:rsid w:val="00A8142A"/>
    <w:rsid w:val="00A8282A"/>
    <w:rsid w:val="00A830CC"/>
    <w:rsid w:val="00A83248"/>
    <w:rsid w:val="00A832AE"/>
    <w:rsid w:val="00A844CA"/>
    <w:rsid w:val="00A85334"/>
    <w:rsid w:val="00A876BF"/>
    <w:rsid w:val="00A922BF"/>
    <w:rsid w:val="00A940AA"/>
    <w:rsid w:val="00A940E4"/>
    <w:rsid w:val="00A9480C"/>
    <w:rsid w:val="00A94DE0"/>
    <w:rsid w:val="00A96E5C"/>
    <w:rsid w:val="00AA01E0"/>
    <w:rsid w:val="00AA0BD6"/>
    <w:rsid w:val="00AA32FB"/>
    <w:rsid w:val="00AA3D8D"/>
    <w:rsid w:val="00AA4394"/>
    <w:rsid w:val="00AA4751"/>
    <w:rsid w:val="00AA59F1"/>
    <w:rsid w:val="00AA5AD8"/>
    <w:rsid w:val="00AA6703"/>
    <w:rsid w:val="00AA68A5"/>
    <w:rsid w:val="00AA6E2B"/>
    <w:rsid w:val="00AB026A"/>
    <w:rsid w:val="00AB2C1D"/>
    <w:rsid w:val="00AB2C7D"/>
    <w:rsid w:val="00AB5A0B"/>
    <w:rsid w:val="00AB786F"/>
    <w:rsid w:val="00AB7CE1"/>
    <w:rsid w:val="00AC2E9A"/>
    <w:rsid w:val="00AC38DC"/>
    <w:rsid w:val="00AC43C0"/>
    <w:rsid w:val="00AC4616"/>
    <w:rsid w:val="00AC57C2"/>
    <w:rsid w:val="00AC6896"/>
    <w:rsid w:val="00AC6A03"/>
    <w:rsid w:val="00AC6BCE"/>
    <w:rsid w:val="00AD0046"/>
    <w:rsid w:val="00AD0A54"/>
    <w:rsid w:val="00AD2AF5"/>
    <w:rsid w:val="00AD5501"/>
    <w:rsid w:val="00AD66D7"/>
    <w:rsid w:val="00AE0C76"/>
    <w:rsid w:val="00AE1E20"/>
    <w:rsid w:val="00AE26CB"/>
    <w:rsid w:val="00AE35E2"/>
    <w:rsid w:val="00AE4B10"/>
    <w:rsid w:val="00AE4E90"/>
    <w:rsid w:val="00AE5D57"/>
    <w:rsid w:val="00AE6555"/>
    <w:rsid w:val="00AE7C02"/>
    <w:rsid w:val="00AF17B7"/>
    <w:rsid w:val="00AF1F83"/>
    <w:rsid w:val="00AF2177"/>
    <w:rsid w:val="00AF2353"/>
    <w:rsid w:val="00AF46B6"/>
    <w:rsid w:val="00AF4DD8"/>
    <w:rsid w:val="00AF54A6"/>
    <w:rsid w:val="00AF552E"/>
    <w:rsid w:val="00AF6D5A"/>
    <w:rsid w:val="00AF6D60"/>
    <w:rsid w:val="00B01681"/>
    <w:rsid w:val="00B01B20"/>
    <w:rsid w:val="00B02088"/>
    <w:rsid w:val="00B04855"/>
    <w:rsid w:val="00B061B9"/>
    <w:rsid w:val="00B067E8"/>
    <w:rsid w:val="00B070A8"/>
    <w:rsid w:val="00B076C4"/>
    <w:rsid w:val="00B10217"/>
    <w:rsid w:val="00B11435"/>
    <w:rsid w:val="00B11B27"/>
    <w:rsid w:val="00B11E65"/>
    <w:rsid w:val="00B12307"/>
    <w:rsid w:val="00B12EAB"/>
    <w:rsid w:val="00B134BB"/>
    <w:rsid w:val="00B13BCA"/>
    <w:rsid w:val="00B14385"/>
    <w:rsid w:val="00B148A5"/>
    <w:rsid w:val="00B1569A"/>
    <w:rsid w:val="00B168AC"/>
    <w:rsid w:val="00B176BB"/>
    <w:rsid w:val="00B20A7D"/>
    <w:rsid w:val="00B21CF8"/>
    <w:rsid w:val="00B23198"/>
    <w:rsid w:val="00B24B0F"/>
    <w:rsid w:val="00B256AA"/>
    <w:rsid w:val="00B27C67"/>
    <w:rsid w:val="00B27DEF"/>
    <w:rsid w:val="00B339AE"/>
    <w:rsid w:val="00B33D0C"/>
    <w:rsid w:val="00B34380"/>
    <w:rsid w:val="00B34B96"/>
    <w:rsid w:val="00B356E4"/>
    <w:rsid w:val="00B425DB"/>
    <w:rsid w:val="00B458C4"/>
    <w:rsid w:val="00B46F89"/>
    <w:rsid w:val="00B47469"/>
    <w:rsid w:val="00B50034"/>
    <w:rsid w:val="00B50307"/>
    <w:rsid w:val="00B50435"/>
    <w:rsid w:val="00B509B5"/>
    <w:rsid w:val="00B513A7"/>
    <w:rsid w:val="00B52C82"/>
    <w:rsid w:val="00B54326"/>
    <w:rsid w:val="00B54BC5"/>
    <w:rsid w:val="00B552F2"/>
    <w:rsid w:val="00B55B4C"/>
    <w:rsid w:val="00B570E3"/>
    <w:rsid w:val="00B57CE0"/>
    <w:rsid w:val="00B60109"/>
    <w:rsid w:val="00B60A53"/>
    <w:rsid w:val="00B618A8"/>
    <w:rsid w:val="00B620E8"/>
    <w:rsid w:val="00B63F17"/>
    <w:rsid w:val="00B644B8"/>
    <w:rsid w:val="00B658EF"/>
    <w:rsid w:val="00B66A4F"/>
    <w:rsid w:val="00B6737F"/>
    <w:rsid w:val="00B67389"/>
    <w:rsid w:val="00B705F9"/>
    <w:rsid w:val="00B70B43"/>
    <w:rsid w:val="00B71471"/>
    <w:rsid w:val="00B71FCE"/>
    <w:rsid w:val="00B720A4"/>
    <w:rsid w:val="00B724BB"/>
    <w:rsid w:val="00B73071"/>
    <w:rsid w:val="00B74538"/>
    <w:rsid w:val="00B75E52"/>
    <w:rsid w:val="00B776AC"/>
    <w:rsid w:val="00B77EE6"/>
    <w:rsid w:val="00B800EC"/>
    <w:rsid w:val="00B808E1"/>
    <w:rsid w:val="00B809F0"/>
    <w:rsid w:val="00B80D80"/>
    <w:rsid w:val="00B82FF4"/>
    <w:rsid w:val="00B84BC0"/>
    <w:rsid w:val="00B85117"/>
    <w:rsid w:val="00B86733"/>
    <w:rsid w:val="00B86A3A"/>
    <w:rsid w:val="00B875B2"/>
    <w:rsid w:val="00B879E6"/>
    <w:rsid w:val="00B9594F"/>
    <w:rsid w:val="00B96198"/>
    <w:rsid w:val="00B96463"/>
    <w:rsid w:val="00B96A7E"/>
    <w:rsid w:val="00B96C4F"/>
    <w:rsid w:val="00B96D0C"/>
    <w:rsid w:val="00B9730F"/>
    <w:rsid w:val="00B978D0"/>
    <w:rsid w:val="00BA0802"/>
    <w:rsid w:val="00BA086A"/>
    <w:rsid w:val="00BA0A3F"/>
    <w:rsid w:val="00BA0F61"/>
    <w:rsid w:val="00BA1F37"/>
    <w:rsid w:val="00BA5CAA"/>
    <w:rsid w:val="00BA5E56"/>
    <w:rsid w:val="00BA66EF"/>
    <w:rsid w:val="00BA7C01"/>
    <w:rsid w:val="00BA7F6A"/>
    <w:rsid w:val="00BB0512"/>
    <w:rsid w:val="00BB36A7"/>
    <w:rsid w:val="00BB3D51"/>
    <w:rsid w:val="00BB3F94"/>
    <w:rsid w:val="00BB4E33"/>
    <w:rsid w:val="00BB56BC"/>
    <w:rsid w:val="00BB5C2A"/>
    <w:rsid w:val="00BC08AC"/>
    <w:rsid w:val="00BC112D"/>
    <w:rsid w:val="00BC2FBA"/>
    <w:rsid w:val="00BC4110"/>
    <w:rsid w:val="00BC5116"/>
    <w:rsid w:val="00BC5416"/>
    <w:rsid w:val="00BC6E21"/>
    <w:rsid w:val="00BC7648"/>
    <w:rsid w:val="00BD0AC8"/>
    <w:rsid w:val="00BD1A27"/>
    <w:rsid w:val="00BD31AC"/>
    <w:rsid w:val="00BD3446"/>
    <w:rsid w:val="00BD344C"/>
    <w:rsid w:val="00BD40A9"/>
    <w:rsid w:val="00BD4C28"/>
    <w:rsid w:val="00BD5392"/>
    <w:rsid w:val="00BD6331"/>
    <w:rsid w:val="00BD782F"/>
    <w:rsid w:val="00BD7886"/>
    <w:rsid w:val="00BD7B24"/>
    <w:rsid w:val="00BE1715"/>
    <w:rsid w:val="00BE21D6"/>
    <w:rsid w:val="00BE2398"/>
    <w:rsid w:val="00BE29C5"/>
    <w:rsid w:val="00BE32BE"/>
    <w:rsid w:val="00BE4960"/>
    <w:rsid w:val="00BE6BEB"/>
    <w:rsid w:val="00BE74E9"/>
    <w:rsid w:val="00BF02DB"/>
    <w:rsid w:val="00BF0B0A"/>
    <w:rsid w:val="00BF1342"/>
    <w:rsid w:val="00BF3063"/>
    <w:rsid w:val="00BF3519"/>
    <w:rsid w:val="00BF38B4"/>
    <w:rsid w:val="00BF39CD"/>
    <w:rsid w:val="00BF43D1"/>
    <w:rsid w:val="00BF4AEF"/>
    <w:rsid w:val="00BF66A1"/>
    <w:rsid w:val="00BF7689"/>
    <w:rsid w:val="00BF7AE1"/>
    <w:rsid w:val="00C0364F"/>
    <w:rsid w:val="00C0391E"/>
    <w:rsid w:val="00C04269"/>
    <w:rsid w:val="00C05658"/>
    <w:rsid w:val="00C057BE"/>
    <w:rsid w:val="00C071F5"/>
    <w:rsid w:val="00C116F5"/>
    <w:rsid w:val="00C12E7F"/>
    <w:rsid w:val="00C13481"/>
    <w:rsid w:val="00C14181"/>
    <w:rsid w:val="00C15890"/>
    <w:rsid w:val="00C23A27"/>
    <w:rsid w:val="00C246E1"/>
    <w:rsid w:val="00C25A48"/>
    <w:rsid w:val="00C26455"/>
    <w:rsid w:val="00C26ECC"/>
    <w:rsid w:val="00C27AB2"/>
    <w:rsid w:val="00C308BD"/>
    <w:rsid w:val="00C30AFA"/>
    <w:rsid w:val="00C32135"/>
    <w:rsid w:val="00C32822"/>
    <w:rsid w:val="00C343E4"/>
    <w:rsid w:val="00C363FF"/>
    <w:rsid w:val="00C37508"/>
    <w:rsid w:val="00C42167"/>
    <w:rsid w:val="00C425E0"/>
    <w:rsid w:val="00C43B5E"/>
    <w:rsid w:val="00C443DB"/>
    <w:rsid w:val="00C44EE9"/>
    <w:rsid w:val="00C45B13"/>
    <w:rsid w:val="00C4662F"/>
    <w:rsid w:val="00C472EA"/>
    <w:rsid w:val="00C47945"/>
    <w:rsid w:val="00C504E5"/>
    <w:rsid w:val="00C51E24"/>
    <w:rsid w:val="00C51E33"/>
    <w:rsid w:val="00C528F0"/>
    <w:rsid w:val="00C52D43"/>
    <w:rsid w:val="00C531B0"/>
    <w:rsid w:val="00C54848"/>
    <w:rsid w:val="00C54EFB"/>
    <w:rsid w:val="00C561A0"/>
    <w:rsid w:val="00C564E3"/>
    <w:rsid w:val="00C570B8"/>
    <w:rsid w:val="00C57DCC"/>
    <w:rsid w:val="00C61199"/>
    <w:rsid w:val="00C61988"/>
    <w:rsid w:val="00C642E1"/>
    <w:rsid w:val="00C65860"/>
    <w:rsid w:val="00C66090"/>
    <w:rsid w:val="00C7263C"/>
    <w:rsid w:val="00C76D6E"/>
    <w:rsid w:val="00C77DFD"/>
    <w:rsid w:val="00C82BA5"/>
    <w:rsid w:val="00C840A8"/>
    <w:rsid w:val="00C85C32"/>
    <w:rsid w:val="00C86086"/>
    <w:rsid w:val="00C869C0"/>
    <w:rsid w:val="00C86FC2"/>
    <w:rsid w:val="00C904C6"/>
    <w:rsid w:val="00C91548"/>
    <w:rsid w:val="00C91ADD"/>
    <w:rsid w:val="00C92C4A"/>
    <w:rsid w:val="00C9443F"/>
    <w:rsid w:val="00C94AC0"/>
    <w:rsid w:val="00C94C94"/>
    <w:rsid w:val="00C957EB"/>
    <w:rsid w:val="00CA0B0E"/>
    <w:rsid w:val="00CA1518"/>
    <w:rsid w:val="00CA16A2"/>
    <w:rsid w:val="00CA1CCA"/>
    <w:rsid w:val="00CA27B3"/>
    <w:rsid w:val="00CA3609"/>
    <w:rsid w:val="00CA5FE0"/>
    <w:rsid w:val="00CA623B"/>
    <w:rsid w:val="00CB1F3A"/>
    <w:rsid w:val="00CB3259"/>
    <w:rsid w:val="00CB6970"/>
    <w:rsid w:val="00CB7A10"/>
    <w:rsid w:val="00CC09F3"/>
    <w:rsid w:val="00CC3285"/>
    <w:rsid w:val="00CC393B"/>
    <w:rsid w:val="00CC4AE5"/>
    <w:rsid w:val="00CC526A"/>
    <w:rsid w:val="00CC7B9A"/>
    <w:rsid w:val="00CD07D0"/>
    <w:rsid w:val="00CD3A10"/>
    <w:rsid w:val="00CD4156"/>
    <w:rsid w:val="00CD4B03"/>
    <w:rsid w:val="00CD4D1F"/>
    <w:rsid w:val="00CD5E7F"/>
    <w:rsid w:val="00CD6920"/>
    <w:rsid w:val="00CD7284"/>
    <w:rsid w:val="00CD745F"/>
    <w:rsid w:val="00CE1CBB"/>
    <w:rsid w:val="00CE2117"/>
    <w:rsid w:val="00CE480A"/>
    <w:rsid w:val="00CE6AE3"/>
    <w:rsid w:val="00CF1AAC"/>
    <w:rsid w:val="00CF1F5A"/>
    <w:rsid w:val="00CF2F4C"/>
    <w:rsid w:val="00CF6720"/>
    <w:rsid w:val="00CF6B85"/>
    <w:rsid w:val="00D00C69"/>
    <w:rsid w:val="00D027CD"/>
    <w:rsid w:val="00D03AE5"/>
    <w:rsid w:val="00D0463B"/>
    <w:rsid w:val="00D04ACA"/>
    <w:rsid w:val="00D05387"/>
    <w:rsid w:val="00D068A0"/>
    <w:rsid w:val="00D10AF0"/>
    <w:rsid w:val="00D10EE4"/>
    <w:rsid w:val="00D11B4A"/>
    <w:rsid w:val="00D126C1"/>
    <w:rsid w:val="00D13EDA"/>
    <w:rsid w:val="00D154EF"/>
    <w:rsid w:val="00D164F8"/>
    <w:rsid w:val="00D20D9B"/>
    <w:rsid w:val="00D230D5"/>
    <w:rsid w:val="00D24B16"/>
    <w:rsid w:val="00D24DD7"/>
    <w:rsid w:val="00D258AC"/>
    <w:rsid w:val="00D26C60"/>
    <w:rsid w:val="00D26E39"/>
    <w:rsid w:val="00D274E7"/>
    <w:rsid w:val="00D27C96"/>
    <w:rsid w:val="00D3008F"/>
    <w:rsid w:val="00D323AB"/>
    <w:rsid w:val="00D3318E"/>
    <w:rsid w:val="00D33911"/>
    <w:rsid w:val="00D35917"/>
    <w:rsid w:val="00D35A99"/>
    <w:rsid w:val="00D366B7"/>
    <w:rsid w:val="00D4078D"/>
    <w:rsid w:val="00D40B10"/>
    <w:rsid w:val="00D41ECB"/>
    <w:rsid w:val="00D43172"/>
    <w:rsid w:val="00D443DD"/>
    <w:rsid w:val="00D452B3"/>
    <w:rsid w:val="00D4768F"/>
    <w:rsid w:val="00D5086A"/>
    <w:rsid w:val="00D54412"/>
    <w:rsid w:val="00D55C69"/>
    <w:rsid w:val="00D56AD1"/>
    <w:rsid w:val="00D5739B"/>
    <w:rsid w:val="00D6178B"/>
    <w:rsid w:val="00D6277D"/>
    <w:rsid w:val="00D63866"/>
    <w:rsid w:val="00D64E34"/>
    <w:rsid w:val="00D652C8"/>
    <w:rsid w:val="00D674FA"/>
    <w:rsid w:val="00D705CC"/>
    <w:rsid w:val="00D70CB1"/>
    <w:rsid w:val="00D715C2"/>
    <w:rsid w:val="00D7283A"/>
    <w:rsid w:val="00D740C7"/>
    <w:rsid w:val="00D74698"/>
    <w:rsid w:val="00D74CB5"/>
    <w:rsid w:val="00D75F4B"/>
    <w:rsid w:val="00D760B2"/>
    <w:rsid w:val="00D764B0"/>
    <w:rsid w:val="00D8069C"/>
    <w:rsid w:val="00D81234"/>
    <w:rsid w:val="00D81B67"/>
    <w:rsid w:val="00D81BAC"/>
    <w:rsid w:val="00D824F5"/>
    <w:rsid w:val="00D82848"/>
    <w:rsid w:val="00D82E8C"/>
    <w:rsid w:val="00D83824"/>
    <w:rsid w:val="00D8440B"/>
    <w:rsid w:val="00D84AFC"/>
    <w:rsid w:val="00D86E0D"/>
    <w:rsid w:val="00D87EBE"/>
    <w:rsid w:val="00D91C0B"/>
    <w:rsid w:val="00D9516E"/>
    <w:rsid w:val="00D96570"/>
    <w:rsid w:val="00DA1154"/>
    <w:rsid w:val="00DA20C3"/>
    <w:rsid w:val="00DA2708"/>
    <w:rsid w:val="00DA2DC2"/>
    <w:rsid w:val="00DA355B"/>
    <w:rsid w:val="00DA5F01"/>
    <w:rsid w:val="00DA71B0"/>
    <w:rsid w:val="00DB1260"/>
    <w:rsid w:val="00DB2918"/>
    <w:rsid w:val="00DB43E5"/>
    <w:rsid w:val="00DB461A"/>
    <w:rsid w:val="00DB517B"/>
    <w:rsid w:val="00DB60F8"/>
    <w:rsid w:val="00DB6E42"/>
    <w:rsid w:val="00DC01EB"/>
    <w:rsid w:val="00DC02D7"/>
    <w:rsid w:val="00DC27FB"/>
    <w:rsid w:val="00DC291C"/>
    <w:rsid w:val="00DC336A"/>
    <w:rsid w:val="00DC3B58"/>
    <w:rsid w:val="00DC4084"/>
    <w:rsid w:val="00DC4B15"/>
    <w:rsid w:val="00DC4E70"/>
    <w:rsid w:val="00DC7722"/>
    <w:rsid w:val="00DD1317"/>
    <w:rsid w:val="00DD1DEB"/>
    <w:rsid w:val="00DD2999"/>
    <w:rsid w:val="00DD40C0"/>
    <w:rsid w:val="00DD4BFF"/>
    <w:rsid w:val="00DD4C7C"/>
    <w:rsid w:val="00DD4DC8"/>
    <w:rsid w:val="00DD55F5"/>
    <w:rsid w:val="00DE0197"/>
    <w:rsid w:val="00DE111C"/>
    <w:rsid w:val="00DE275C"/>
    <w:rsid w:val="00DE497A"/>
    <w:rsid w:val="00DE6020"/>
    <w:rsid w:val="00DE7286"/>
    <w:rsid w:val="00DE7658"/>
    <w:rsid w:val="00DE78B6"/>
    <w:rsid w:val="00DF0062"/>
    <w:rsid w:val="00DF1238"/>
    <w:rsid w:val="00DF17DF"/>
    <w:rsid w:val="00DF403D"/>
    <w:rsid w:val="00DF4689"/>
    <w:rsid w:val="00DF46B2"/>
    <w:rsid w:val="00DF49DC"/>
    <w:rsid w:val="00DF567A"/>
    <w:rsid w:val="00DF5DF3"/>
    <w:rsid w:val="00DF619F"/>
    <w:rsid w:val="00DF66D9"/>
    <w:rsid w:val="00DF6F70"/>
    <w:rsid w:val="00DF7870"/>
    <w:rsid w:val="00DF7F01"/>
    <w:rsid w:val="00E0028F"/>
    <w:rsid w:val="00E00C4A"/>
    <w:rsid w:val="00E01964"/>
    <w:rsid w:val="00E02273"/>
    <w:rsid w:val="00E02297"/>
    <w:rsid w:val="00E02EE7"/>
    <w:rsid w:val="00E03AFC"/>
    <w:rsid w:val="00E03D46"/>
    <w:rsid w:val="00E040D3"/>
    <w:rsid w:val="00E0554C"/>
    <w:rsid w:val="00E07239"/>
    <w:rsid w:val="00E07527"/>
    <w:rsid w:val="00E075B3"/>
    <w:rsid w:val="00E078DF"/>
    <w:rsid w:val="00E07CAC"/>
    <w:rsid w:val="00E10145"/>
    <w:rsid w:val="00E10A7F"/>
    <w:rsid w:val="00E10B3F"/>
    <w:rsid w:val="00E10B7D"/>
    <w:rsid w:val="00E113CE"/>
    <w:rsid w:val="00E13092"/>
    <w:rsid w:val="00E136DC"/>
    <w:rsid w:val="00E13942"/>
    <w:rsid w:val="00E14B97"/>
    <w:rsid w:val="00E16C1C"/>
    <w:rsid w:val="00E17820"/>
    <w:rsid w:val="00E213C9"/>
    <w:rsid w:val="00E22BE4"/>
    <w:rsid w:val="00E2335A"/>
    <w:rsid w:val="00E23E26"/>
    <w:rsid w:val="00E248B4"/>
    <w:rsid w:val="00E263B1"/>
    <w:rsid w:val="00E2760B"/>
    <w:rsid w:val="00E32A8E"/>
    <w:rsid w:val="00E337BF"/>
    <w:rsid w:val="00E36526"/>
    <w:rsid w:val="00E4006B"/>
    <w:rsid w:val="00E4008A"/>
    <w:rsid w:val="00E40D1E"/>
    <w:rsid w:val="00E41932"/>
    <w:rsid w:val="00E44516"/>
    <w:rsid w:val="00E44657"/>
    <w:rsid w:val="00E45D56"/>
    <w:rsid w:val="00E4784F"/>
    <w:rsid w:val="00E4786B"/>
    <w:rsid w:val="00E509C4"/>
    <w:rsid w:val="00E5142F"/>
    <w:rsid w:val="00E5153B"/>
    <w:rsid w:val="00E52B76"/>
    <w:rsid w:val="00E52E51"/>
    <w:rsid w:val="00E53072"/>
    <w:rsid w:val="00E5415D"/>
    <w:rsid w:val="00E5518E"/>
    <w:rsid w:val="00E5625A"/>
    <w:rsid w:val="00E56886"/>
    <w:rsid w:val="00E5697F"/>
    <w:rsid w:val="00E57D5E"/>
    <w:rsid w:val="00E6153F"/>
    <w:rsid w:val="00E61903"/>
    <w:rsid w:val="00E61A5A"/>
    <w:rsid w:val="00E62FBC"/>
    <w:rsid w:val="00E638DC"/>
    <w:rsid w:val="00E63CA6"/>
    <w:rsid w:val="00E6553C"/>
    <w:rsid w:val="00E65777"/>
    <w:rsid w:val="00E703EE"/>
    <w:rsid w:val="00E710A1"/>
    <w:rsid w:val="00E71A87"/>
    <w:rsid w:val="00E7258C"/>
    <w:rsid w:val="00E72EA5"/>
    <w:rsid w:val="00E73427"/>
    <w:rsid w:val="00E76D10"/>
    <w:rsid w:val="00E8028A"/>
    <w:rsid w:val="00E82A2E"/>
    <w:rsid w:val="00E855AE"/>
    <w:rsid w:val="00E85B9C"/>
    <w:rsid w:val="00E85DB2"/>
    <w:rsid w:val="00E86C2A"/>
    <w:rsid w:val="00E876EA"/>
    <w:rsid w:val="00E927CF"/>
    <w:rsid w:val="00E92C22"/>
    <w:rsid w:val="00E93914"/>
    <w:rsid w:val="00E95BC4"/>
    <w:rsid w:val="00E95DEE"/>
    <w:rsid w:val="00E96F21"/>
    <w:rsid w:val="00E97ACC"/>
    <w:rsid w:val="00E97DA7"/>
    <w:rsid w:val="00E97DDD"/>
    <w:rsid w:val="00EA0560"/>
    <w:rsid w:val="00EA0965"/>
    <w:rsid w:val="00EA0EB9"/>
    <w:rsid w:val="00EA2C28"/>
    <w:rsid w:val="00EA4B5E"/>
    <w:rsid w:val="00EA53BF"/>
    <w:rsid w:val="00EA53D1"/>
    <w:rsid w:val="00EA5634"/>
    <w:rsid w:val="00EA6E85"/>
    <w:rsid w:val="00EB36A8"/>
    <w:rsid w:val="00EB3AC7"/>
    <w:rsid w:val="00EB4E32"/>
    <w:rsid w:val="00EB5ED2"/>
    <w:rsid w:val="00EB6196"/>
    <w:rsid w:val="00EB6B0E"/>
    <w:rsid w:val="00EC0F95"/>
    <w:rsid w:val="00EC3A1D"/>
    <w:rsid w:val="00EC4782"/>
    <w:rsid w:val="00EC5B68"/>
    <w:rsid w:val="00ED0C8B"/>
    <w:rsid w:val="00ED2E4C"/>
    <w:rsid w:val="00ED423C"/>
    <w:rsid w:val="00ED4A04"/>
    <w:rsid w:val="00ED4E4D"/>
    <w:rsid w:val="00ED53F3"/>
    <w:rsid w:val="00ED5709"/>
    <w:rsid w:val="00ED5B18"/>
    <w:rsid w:val="00ED6C75"/>
    <w:rsid w:val="00ED7C6A"/>
    <w:rsid w:val="00EE28AF"/>
    <w:rsid w:val="00EE2F02"/>
    <w:rsid w:val="00EE554E"/>
    <w:rsid w:val="00EE67B1"/>
    <w:rsid w:val="00EF0439"/>
    <w:rsid w:val="00EF05F1"/>
    <w:rsid w:val="00EF35E7"/>
    <w:rsid w:val="00EF5E64"/>
    <w:rsid w:val="00EF7009"/>
    <w:rsid w:val="00EF7290"/>
    <w:rsid w:val="00EF746A"/>
    <w:rsid w:val="00EF787A"/>
    <w:rsid w:val="00F00361"/>
    <w:rsid w:val="00F0140C"/>
    <w:rsid w:val="00F0157F"/>
    <w:rsid w:val="00F03838"/>
    <w:rsid w:val="00F0515C"/>
    <w:rsid w:val="00F06087"/>
    <w:rsid w:val="00F12C9B"/>
    <w:rsid w:val="00F12D89"/>
    <w:rsid w:val="00F143AD"/>
    <w:rsid w:val="00F15035"/>
    <w:rsid w:val="00F151AE"/>
    <w:rsid w:val="00F236DB"/>
    <w:rsid w:val="00F248F2"/>
    <w:rsid w:val="00F2497D"/>
    <w:rsid w:val="00F26D3B"/>
    <w:rsid w:val="00F27C6F"/>
    <w:rsid w:val="00F3064F"/>
    <w:rsid w:val="00F30CFE"/>
    <w:rsid w:val="00F32069"/>
    <w:rsid w:val="00F36D13"/>
    <w:rsid w:val="00F37BBF"/>
    <w:rsid w:val="00F37CFE"/>
    <w:rsid w:val="00F4156B"/>
    <w:rsid w:val="00F41D17"/>
    <w:rsid w:val="00F43262"/>
    <w:rsid w:val="00F43911"/>
    <w:rsid w:val="00F44194"/>
    <w:rsid w:val="00F45346"/>
    <w:rsid w:val="00F45A22"/>
    <w:rsid w:val="00F45EE3"/>
    <w:rsid w:val="00F47107"/>
    <w:rsid w:val="00F50C58"/>
    <w:rsid w:val="00F52839"/>
    <w:rsid w:val="00F52C11"/>
    <w:rsid w:val="00F53799"/>
    <w:rsid w:val="00F53E02"/>
    <w:rsid w:val="00F545F2"/>
    <w:rsid w:val="00F5549F"/>
    <w:rsid w:val="00F554E4"/>
    <w:rsid w:val="00F55603"/>
    <w:rsid w:val="00F55F9B"/>
    <w:rsid w:val="00F56375"/>
    <w:rsid w:val="00F57C8F"/>
    <w:rsid w:val="00F57EB3"/>
    <w:rsid w:val="00F60206"/>
    <w:rsid w:val="00F62339"/>
    <w:rsid w:val="00F62C77"/>
    <w:rsid w:val="00F62FE1"/>
    <w:rsid w:val="00F63BD4"/>
    <w:rsid w:val="00F63E14"/>
    <w:rsid w:val="00F653BF"/>
    <w:rsid w:val="00F65519"/>
    <w:rsid w:val="00F6565E"/>
    <w:rsid w:val="00F662CF"/>
    <w:rsid w:val="00F66E38"/>
    <w:rsid w:val="00F671DA"/>
    <w:rsid w:val="00F70EAF"/>
    <w:rsid w:val="00F71F7A"/>
    <w:rsid w:val="00F741C6"/>
    <w:rsid w:val="00F7680E"/>
    <w:rsid w:val="00F83D17"/>
    <w:rsid w:val="00F850B4"/>
    <w:rsid w:val="00F86144"/>
    <w:rsid w:val="00F8635F"/>
    <w:rsid w:val="00F86544"/>
    <w:rsid w:val="00F9089D"/>
    <w:rsid w:val="00F92541"/>
    <w:rsid w:val="00F927D3"/>
    <w:rsid w:val="00F92F2E"/>
    <w:rsid w:val="00F955A3"/>
    <w:rsid w:val="00F95CCC"/>
    <w:rsid w:val="00F97A43"/>
    <w:rsid w:val="00FA3684"/>
    <w:rsid w:val="00FA3C31"/>
    <w:rsid w:val="00FA60E0"/>
    <w:rsid w:val="00FA75D6"/>
    <w:rsid w:val="00FA7D55"/>
    <w:rsid w:val="00FB0F58"/>
    <w:rsid w:val="00FB2DBB"/>
    <w:rsid w:val="00FB4445"/>
    <w:rsid w:val="00FB463F"/>
    <w:rsid w:val="00FB46F0"/>
    <w:rsid w:val="00FB51F9"/>
    <w:rsid w:val="00FB550F"/>
    <w:rsid w:val="00FB676D"/>
    <w:rsid w:val="00FB6B40"/>
    <w:rsid w:val="00FC06F7"/>
    <w:rsid w:val="00FC43DA"/>
    <w:rsid w:val="00FC6201"/>
    <w:rsid w:val="00FD191F"/>
    <w:rsid w:val="00FD1A1A"/>
    <w:rsid w:val="00FD3017"/>
    <w:rsid w:val="00FD3E8A"/>
    <w:rsid w:val="00FD4FB0"/>
    <w:rsid w:val="00FD5317"/>
    <w:rsid w:val="00FD7EBC"/>
    <w:rsid w:val="00FE0AC2"/>
    <w:rsid w:val="00FE0EE3"/>
    <w:rsid w:val="00FE1EC4"/>
    <w:rsid w:val="00FE2612"/>
    <w:rsid w:val="00FE2755"/>
    <w:rsid w:val="00FF0834"/>
    <w:rsid w:val="00FF1478"/>
    <w:rsid w:val="00FF1537"/>
    <w:rsid w:val="00FF1931"/>
    <w:rsid w:val="00FF20AF"/>
    <w:rsid w:val="00FF23A1"/>
    <w:rsid w:val="00FF4061"/>
    <w:rsid w:val="00FF5052"/>
    <w:rsid w:val="00FF5432"/>
    <w:rsid w:val="00FF68FF"/>
    <w:rsid w:val="00FF6C6F"/>
    <w:rsid w:val="00FF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DA4DE37"/>
  <w15:docId w15:val="{C7486DD9-4DD2-4982-9128-50DD8174F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A1145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rsid w:val="006965A9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qFormat/>
    <w:rsid w:val="00A13035"/>
    <w:pPr>
      <w:keepNext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Kop4">
    <w:name w:val="heading 4"/>
    <w:basedOn w:val="Standaard"/>
    <w:next w:val="Standaard"/>
    <w:link w:val="Kop4Char"/>
    <w:qFormat/>
    <w:rsid w:val="00F63BD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196F05"/>
    <w:pPr>
      <w:keepNext/>
      <w:tabs>
        <w:tab w:val="left" w:pos="357"/>
        <w:tab w:val="left" w:pos="709"/>
        <w:tab w:val="left" w:pos="1072"/>
      </w:tabs>
      <w:outlineLvl w:val="4"/>
    </w:pPr>
    <w:rPr>
      <w:rFonts w:eastAsia="MS Mincho"/>
      <w:b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6965A9"/>
    <w:pPr>
      <w:tabs>
        <w:tab w:val="left" w:pos="357"/>
        <w:tab w:val="left" w:pos="709"/>
        <w:tab w:val="left" w:pos="1072"/>
      </w:tabs>
    </w:pPr>
    <w:rPr>
      <w:rFonts w:ascii="Arial" w:hAnsi="Arial"/>
    </w:rPr>
  </w:style>
  <w:style w:type="character" w:customStyle="1" w:styleId="Kop1Char">
    <w:name w:val="Kop 1 Char"/>
    <w:basedOn w:val="Standaardalinea-lettertype"/>
    <w:link w:val="Kop1"/>
    <w:rsid w:val="006965A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rsid w:val="00A13035"/>
    <w:rPr>
      <w:rFonts w:ascii="Arial" w:hAnsi="Arial" w:cs="Arial"/>
      <w:b/>
      <w:bCs/>
      <w:i/>
      <w:iCs/>
      <w:sz w:val="28"/>
      <w:szCs w:val="28"/>
    </w:rPr>
  </w:style>
  <w:style w:type="paragraph" w:styleId="Koptekst">
    <w:name w:val="header"/>
    <w:basedOn w:val="Standaard"/>
    <w:link w:val="KoptekstChar"/>
    <w:uiPriority w:val="99"/>
    <w:unhideWhenUsed/>
    <w:rsid w:val="00A13035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13035"/>
    <w:rPr>
      <w:sz w:val="24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A13035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13035"/>
    <w:rPr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1303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13035"/>
    <w:rPr>
      <w:rFonts w:ascii="Tahoma" w:hAnsi="Tahoma" w:cs="Tahoma"/>
      <w:sz w:val="16"/>
      <w:szCs w:val="16"/>
    </w:rPr>
  </w:style>
  <w:style w:type="character" w:customStyle="1" w:styleId="Kop4Char">
    <w:name w:val="Kop 4 Char"/>
    <w:basedOn w:val="Standaardalinea-lettertype"/>
    <w:link w:val="Kop4"/>
    <w:rsid w:val="00F63BD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196F05"/>
    <w:rPr>
      <w:rFonts w:eastAsia="MS Mincho"/>
      <w:b/>
      <w:sz w:val="24"/>
    </w:rPr>
  </w:style>
  <w:style w:type="paragraph" w:styleId="Lijstopsomteken2">
    <w:name w:val="List Bullet 2"/>
    <w:basedOn w:val="Standaard"/>
    <w:autoRedefine/>
    <w:rsid w:val="00B10217"/>
    <w:pPr>
      <w:numPr>
        <w:numId w:val="1"/>
      </w:numPr>
      <w:tabs>
        <w:tab w:val="clear" w:pos="720"/>
        <w:tab w:val="num" w:pos="1512"/>
      </w:tabs>
      <w:ind w:left="1512"/>
    </w:pPr>
    <w:rPr>
      <w:rFonts w:ascii="Arial" w:hAnsi="Arial" w:cs="Arial"/>
      <w:sz w:val="20"/>
      <w:szCs w:val="20"/>
    </w:rPr>
  </w:style>
  <w:style w:type="paragraph" w:styleId="Lijstalinea">
    <w:name w:val="List Paragraph"/>
    <w:basedOn w:val="Standaard"/>
    <w:uiPriority w:val="34"/>
    <w:qFormat/>
    <w:rsid w:val="00B85117"/>
    <w:pPr>
      <w:ind w:left="708"/>
    </w:pPr>
  </w:style>
  <w:style w:type="paragraph" w:styleId="Lijstopsomteken">
    <w:name w:val="List Bullet"/>
    <w:basedOn w:val="Standaard"/>
    <w:uiPriority w:val="99"/>
    <w:unhideWhenUsed/>
    <w:rsid w:val="00B27C67"/>
    <w:pPr>
      <w:numPr>
        <w:numId w:val="2"/>
      </w:numPr>
      <w:contextualSpacing/>
    </w:pPr>
  </w:style>
  <w:style w:type="paragraph" w:customStyle="1" w:styleId="Adresbinnenin">
    <w:name w:val="Adres binnenin"/>
    <w:basedOn w:val="Standaard"/>
    <w:rsid w:val="000F7CAD"/>
  </w:style>
  <w:style w:type="paragraph" w:styleId="Plattetekst">
    <w:name w:val="Body Text"/>
    <w:basedOn w:val="Standaard"/>
    <w:link w:val="PlattetekstChar"/>
    <w:uiPriority w:val="99"/>
    <w:unhideWhenUsed/>
    <w:rsid w:val="000F7CA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0F7CAD"/>
    <w:rPr>
      <w:sz w:val="24"/>
      <w:szCs w:val="24"/>
    </w:rPr>
  </w:style>
  <w:style w:type="paragraph" w:styleId="Plattetekstinspringen">
    <w:name w:val="Body Text Indent"/>
    <w:basedOn w:val="Standaard"/>
    <w:link w:val="PlattetekstinspringenChar"/>
    <w:uiPriority w:val="99"/>
    <w:unhideWhenUsed/>
    <w:rsid w:val="000F7CAD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rsid w:val="000F7CAD"/>
    <w:rPr>
      <w:sz w:val="24"/>
      <w:szCs w:val="24"/>
    </w:rPr>
  </w:style>
  <w:style w:type="paragraph" w:styleId="Normaalweb">
    <w:name w:val="Normal (Web)"/>
    <w:basedOn w:val="Standaard"/>
    <w:uiPriority w:val="99"/>
    <w:semiHidden/>
    <w:unhideWhenUsed/>
    <w:rsid w:val="008D27D1"/>
    <w:pPr>
      <w:spacing w:before="100" w:beforeAutospacing="1" w:after="100" w:afterAutospacing="1"/>
    </w:pPr>
    <w:rPr>
      <w:rFonts w:eastAsiaTheme="minorEastAsia"/>
    </w:rPr>
  </w:style>
  <w:style w:type="character" w:styleId="Paginanummer">
    <w:name w:val="page number"/>
    <w:basedOn w:val="Standaardalinea-lettertype"/>
    <w:uiPriority w:val="99"/>
    <w:semiHidden/>
    <w:unhideWhenUsed/>
    <w:rsid w:val="00EC0F95"/>
  </w:style>
  <w:style w:type="character" w:customStyle="1" w:styleId="st1">
    <w:name w:val="st1"/>
    <w:basedOn w:val="Standaardalinea-lettertype"/>
    <w:rsid w:val="00146655"/>
  </w:style>
  <w:style w:type="character" w:customStyle="1" w:styleId="apple-converted-space">
    <w:name w:val="apple-converted-space"/>
    <w:basedOn w:val="Standaardalinea-lettertype"/>
    <w:rsid w:val="001E4FDC"/>
  </w:style>
  <w:style w:type="character" w:styleId="Verwijzingopmerking">
    <w:name w:val="annotation reference"/>
    <w:basedOn w:val="Standaardalinea-lettertype"/>
    <w:uiPriority w:val="99"/>
    <w:semiHidden/>
    <w:unhideWhenUsed/>
    <w:rsid w:val="0012134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2134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21344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2134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213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268CE-5D8B-42F8-A335-D615CA303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1A2B47D7.dotm</Template>
  <TotalTime>64</TotalTime>
  <Pages>2</Pages>
  <Words>452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Rschoens</dc:creator>
  <cp:lastModifiedBy>Sinaij, Dianthe</cp:lastModifiedBy>
  <cp:revision>11</cp:revision>
  <cp:lastPrinted>2019-11-04T09:01:00Z</cp:lastPrinted>
  <dcterms:created xsi:type="dcterms:W3CDTF">2019-10-31T08:37:00Z</dcterms:created>
  <dcterms:modified xsi:type="dcterms:W3CDTF">2020-05-13T15:01:00Z</dcterms:modified>
</cp:coreProperties>
</file>